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95BB6" w14:textId="77777777" w:rsidR="00A70001" w:rsidRPr="00721164" w:rsidRDefault="00721164" w:rsidP="00721164">
      <w:pPr>
        <w:pStyle w:val="ab"/>
        <w:spacing w:after="240" w:line="400" w:lineRule="exact"/>
        <w:ind w:firstLineChars="450" w:firstLine="2342"/>
        <w:jc w:val="right"/>
        <w:rPr>
          <w:u w:val="single"/>
        </w:rPr>
      </w:pPr>
      <w:r>
        <w:rPr>
          <w:rFonts w:hint="eastAsia"/>
          <w:spacing w:val="60"/>
          <w:sz w:val="40"/>
        </w:rPr>
        <w:t>戊</w:t>
      </w:r>
      <w:r w:rsidR="00A70001" w:rsidRPr="00721164">
        <w:rPr>
          <w:rFonts w:hint="eastAsia"/>
          <w:spacing w:val="60"/>
          <w:sz w:val="40"/>
        </w:rPr>
        <w:t>、</w:t>
      </w:r>
      <w:r>
        <w:rPr>
          <w:rFonts w:hint="eastAsia"/>
          <w:spacing w:val="60"/>
          <w:sz w:val="40"/>
        </w:rPr>
        <w:t>決算修</w:t>
      </w:r>
    </w:p>
    <w:p w14:paraId="00802838" w14:textId="6EC9C341" w:rsidR="00694E13" w:rsidRPr="002D1032" w:rsidRDefault="00537A28" w:rsidP="00694E13">
      <w:pPr>
        <w:pStyle w:val="ab"/>
        <w:spacing w:afterLines="50" w:after="180" w:line="240" w:lineRule="auto"/>
        <w:jc w:val="right"/>
        <w:rPr>
          <w:u w:val="single"/>
        </w:rPr>
      </w:pPr>
      <w:r>
        <w:rPr>
          <w:rFonts w:hint="eastAsia"/>
          <w:u w:val="single"/>
        </w:rPr>
        <w:t>壹</w:t>
      </w:r>
      <w:r w:rsidR="00694E13" w:rsidRPr="002D1032">
        <w:rPr>
          <w:rFonts w:hint="eastAsia"/>
          <w:u w:val="single"/>
        </w:rPr>
        <w:t>、中華民國</w:t>
      </w:r>
      <w:proofErr w:type="gramStart"/>
      <w:r w:rsidR="00694E13">
        <w:rPr>
          <w:rFonts w:ascii="標楷體" w:hAnsi="標楷體" w:hint="eastAsia"/>
          <w:u w:val="single"/>
        </w:rPr>
        <w:t>11</w:t>
      </w:r>
      <w:r w:rsidR="00600A93">
        <w:rPr>
          <w:rFonts w:ascii="標楷體" w:hAnsi="標楷體" w:hint="eastAsia"/>
          <w:u w:val="single"/>
        </w:rPr>
        <w:t>4</w:t>
      </w:r>
      <w:proofErr w:type="gramEnd"/>
      <w:r w:rsidR="00694E13" w:rsidRPr="002D1032">
        <w:rPr>
          <w:rFonts w:hint="eastAsia"/>
          <w:u w:val="single"/>
        </w:rPr>
        <w:t>年度</w:t>
      </w:r>
      <w:r w:rsidR="00694E13">
        <w:rPr>
          <w:rFonts w:hint="eastAsia"/>
          <w:u w:val="single"/>
        </w:rPr>
        <w:t>中央政府</w:t>
      </w:r>
    </w:p>
    <w:tbl>
      <w:tblPr>
        <w:tblW w:w="10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256"/>
        <w:gridCol w:w="94"/>
        <w:gridCol w:w="247"/>
        <w:gridCol w:w="2384"/>
        <w:gridCol w:w="3543"/>
        <w:gridCol w:w="1421"/>
        <w:gridCol w:w="992"/>
        <w:gridCol w:w="1278"/>
        <w:gridCol w:w="16"/>
      </w:tblGrid>
      <w:tr w:rsidR="00355878" w:rsidRPr="00647E19" w14:paraId="0478679B" w14:textId="77777777" w:rsidTr="00355878">
        <w:trPr>
          <w:gridAfter w:val="1"/>
          <w:wAfter w:w="16" w:type="dxa"/>
          <w:cantSplit/>
          <w:trHeight w:hRule="exact" w:val="255"/>
          <w:jc w:val="center"/>
        </w:trPr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38A50" w14:textId="77777777" w:rsidR="00355878" w:rsidRPr="00083E6E" w:rsidRDefault="00355878" w:rsidP="00D02D94">
            <w:pPr>
              <w:jc w:val="center"/>
              <w:rPr>
                <w:rFonts w:eastAsia="標楷體"/>
                <w:sz w:val="20"/>
              </w:rPr>
            </w:pPr>
            <w:r w:rsidRPr="00083E6E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9959" w:type="dxa"/>
            <w:gridSpan w:val="7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A2E1214" w14:textId="77777777" w:rsidR="00355878" w:rsidRPr="00647E19" w:rsidRDefault="00355878" w:rsidP="00D02D94">
            <w:pPr>
              <w:ind w:right="7"/>
              <w:jc w:val="both"/>
              <w:rPr>
                <w:rFonts w:eastAsia="標楷體"/>
                <w:sz w:val="20"/>
              </w:rPr>
            </w:pPr>
            <w:r w:rsidRPr="00647E19">
              <w:rPr>
                <w:rFonts w:eastAsia="標楷體" w:hint="eastAsia"/>
                <w:sz w:val="20"/>
              </w:rPr>
              <w:t>門</w:t>
            </w:r>
            <w:proofErr w:type="gramStart"/>
            <w:r w:rsidRPr="00647E19">
              <w:rPr>
                <w:rFonts w:eastAsia="標楷體" w:hint="eastAsia"/>
                <w:sz w:val="20"/>
              </w:rPr>
              <w:t>併</w:t>
            </w:r>
            <w:proofErr w:type="gramEnd"/>
            <w:r w:rsidRPr="00647E19">
              <w:rPr>
                <w:rFonts w:eastAsia="標楷體" w:hint="eastAsia"/>
                <w:sz w:val="20"/>
              </w:rPr>
              <w:t>計</w:t>
            </w:r>
          </w:p>
        </w:tc>
      </w:tr>
      <w:tr w:rsidR="00355878" w14:paraId="33180F4B" w14:textId="77777777" w:rsidTr="00355878">
        <w:trPr>
          <w:gridAfter w:val="1"/>
          <w:wAfter w:w="16" w:type="dxa"/>
          <w:cantSplit/>
          <w:trHeight w:hRule="exact" w:val="255"/>
          <w:jc w:val="center"/>
        </w:trPr>
        <w:tc>
          <w:tcPr>
            <w:tcW w:w="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B4CB9" w14:textId="77777777" w:rsidR="00355878" w:rsidRPr="00083E6E" w:rsidRDefault="00355878" w:rsidP="00D02D94">
            <w:pPr>
              <w:jc w:val="center"/>
              <w:rPr>
                <w:rFonts w:eastAsia="標楷體"/>
                <w:sz w:val="20"/>
              </w:rPr>
            </w:pPr>
            <w:r w:rsidRPr="00083E6E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9959" w:type="dxa"/>
            <w:gridSpan w:val="7"/>
            <w:vMerge/>
            <w:tcBorders>
              <w:left w:val="nil"/>
              <w:bottom w:val="single" w:sz="4" w:space="0" w:color="auto"/>
              <w:right w:val="nil"/>
            </w:tcBorders>
          </w:tcPr>
          <w:p w14:paraId="0A2B1D84" w14:textId="77777777" w:rsidR="00355878" w:rsidRDefault="00355878" w:rsidP="00D02D94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694E13" w14:paraId="56922B01" w14:textId="77777777" w:rsidTr="00355878">
        <w:trPr>
          <w:cantSplit/>
          <w:trHeight w:hRule="exact" w:val="369"/>
          <w:jc w:val="center"/>
        </w:trPr>
        <w:tc>
          <w:tcPr>
            <w:tcW w:w="3278" w:type="dxa"/>
            <w:gridSpan w:val="5"/>
            <w:vMerge w:val="restart"/>
            <w:tcBorders>
              <w:left w:val="nil"/>
            </w:tcBorders>
            <w:vAlign w:val="center"/>
          </w:tcPr>
          <w:p w14:paraId="3D0F8EE2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3543" w:type="dxa"/>
            <w:vMerge w:val="restart"/>
            <w:vAlign w:val="center"/>
          </w:tcPr>
          <w:p w14:paraId="18E93764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3707" w:type="dxa"/>
            <w:gridSpan w:val="4"/>
            <w:tcBorders>
              <w:right w:val="nil"/>
            </w:tcBorders>
            <w:vAlign w:val="center"/>
          </w:tcPr>
          <w:p w14:paraId="45FEAF26" w14:textId="77777777" w:rsidR="00694E13" w:rsidRPr="002D1032" w:rsidRDefault="00694E13" w:rsidP="006D1CE3">
            <w:pPr>
              <w:pStyle w:val="afa"/>
              <w:ind w:left="72" w:right="72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694E13" w14:paraId="34329F53" w14:textId="77777777" w:rsidTr="00355878">
        <w:trPr>
          <w:cantSplit/>
          <w:trHeight w:hRule="exact" w:val="369"/>
          <w:jc w:val="center"/>
        </w:trPr>
        <w:tc>
          <w:tcPr>
            <w:tcW w:w="3278" w:type="dxa"/>
            <w:gridSpan w:val="5"/>
            <w:vMerge/>
            <w:tcBorders>
              <w:left w:val="nil"/>
            </w:tcBorders>
            <w:vAlign w:val="center"/>
          </w:tcPr>
          <w:p w14:paraId="4088BC46" w14:textId="77777777" w:rsidR="00694E13" w:rsidRPr="002D1032" w:rsidRDefault="00694E13" w:rsidP="006D1CE3">
            <w:pPr>
              <w:pStyle w:val="afa"/>
              <w:ind w:left="72" w:right="72"/>
            </w:pPr>
          </w:p>
        </w:tc>
        <w:tc>
          <w:tcPr>
            <w:tcW w:w="3543" w:type="dxa"/>
            <w:vMerge/>
            <w:vAlign w:val="center"/>
          </w:tcPr>
          <w:p w14:paraId="58ABAD62" w14:textId="77777777" w:rsidR="00694E13" w:rsidRPr="002D1032" w:rsidRDefault="00694E13" w:rsidP="006D1CE3">
            <w:pPr>
              <w:pStyle w:val="afa"/>
              <w:ind w:left="72" w:right="72"/>
            </w:pPr>
          </w:p>
        </w:tc>
        <w:tc>
          <w:tcPr>
            <w:tcW w:w="2413" w:type="dxa"/>
            <w:gridSpan w:val="2"/>
            <w:vAlign w:val="center"/>
          </w:tcPr>
          <w:p w14:paraId="4D276E47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  <w:tc>
          <w:tcPr>
            <w:tcW w:w="1294" w:type="dxa"/>
            <w:gridSpan w:val="2"/>
            <w:tcBorders>
              <w:right w:val="nil"/>
            </w:tcBorders>
            <w:vAlign w:val="center"/>
          </w:tcPr>
          <w:p w14:paraId="7CBE8649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</w:p>
        </w:tc>
      </w:tr>
      <w:tr w:rsidR="00694E13" w14:paraId="7FB9C2D2" w14:textId="77777777" w:rsidTr="00355878">
        <w:trPr>
          <w:cantSplit/>
          <w:trHeight w:hRule="exact" w:val="369"/>
          <w:jc w:val="center"/>
        </w:trPr>
        <w:tc>
          <w:tcPr>
            <w:tcW w:w="297" w:type="dxa"/>
            <w:tcBorders>
              <w:left w:val="nil"/>
              <w:bottom w:val="single" w:sz="4" w:space="0" w:color="auto"/>
            </w:tcBorders>
            <w:vAlign w:val="center"/>
          </w:tcPr>
          <w:p w14:paraId="1516EFEC" w14:textId="77777777" w:rsidR="00694E13" w:rsidRPr="002D1032" w:rsidRDefault="00694E13" w:rsidP="006D1CE3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vAlign w:val="center"/>
          </w:tcPr>
          <w:p w14:paraId="2BFEF020" w14:textId="77777777" w:rsidR="00694E13" w:rsidRPr="002D1032" w:rsidRDefault="00694E13" w:rsidP="006D1CE3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247" w:type="dxa"/>
            <w:tcBorders>
              <w:bottom w:val="single" w:sz="4" w:space="0" w:color="auto"/>
            </w:tcBorders>
            <w:vAlign w:val="center"/>
          </w:tcPr>
          <w:p w14:paraId="6E4EC8B9" w14:textId="77777777" w:rsidR="00694E13" w:rsidRPr="002D1032" w:rsidRDefault="00694E13" w:rsidP="006D1CE3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384" w:type="dxa"/>
            <w:tcBorders>
              <w:bottom w:val="single" w:sz="4" w:space="0" w:color="auto"/>
            </w:tcBorders>
            <w:vAlign w:val="center"/>
          </w:tcPr>
          <w:p w14:paraId="5F775DE3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14:paraId="0159B0E6" w14:textId="77777777" w:rsidR="00694E13" w:rsidRPr="002D1032" w:rsidRDefault="00694E13" w:rsidP="006D1CE3">
            <w:pPr>
              <w:pStyle w:val="afa"/>
              <w:ind w:left="72" w:right="72"/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center"/>
          </w:tcPr>
          <w:p w14:paraId="68E41C74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2247120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減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center"/>
          </w:tcPr>
          <w:p w14:paraId="1B14958B" w14:textId="77777777"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</w:tr>
      <w:tr w:rsidR="00600A93" w:rsidRPr="009646F3" w14:paraId="54D2EB46" w14:textId="77777777" w:rsidTr="00600A9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1533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1473DD84" w14:textId="77777777" w:rsidR="00600A93" w:rsidRPr="009646F3" w:rsidRDefault="00600A93" w:rsidP="00600A93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3C05C1BB" w14:textId="77777777" w:rsidR="00600A93" w:rsidRPr="009646F3" w:rsidRDefault="00600A93" w:rsidP="00600A93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43E6064A" w14:textId="77777777" w:rsidR="00600A93" w:rsidRPr="009646F3" w:rsidRDefault="00600A93" w:rsidP="00600A93">
            <w:pPr>
              <w:pStyle w:val="36"/>
              <w:jc w:val="center"/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6A8C192D" w14:textId="6732F478" w:rsidR="00600A93" w:rsidRPr="00912927" w:rsidRDefault="00600A93" w:rsidP="00600A93">
            <w:pPr>
              <w:pStyle w:val="1-321"/>
              <w:ind w:firstLineChars="0" w:firstLine="0"/>
              <w:rPr>
                <w:b/>
                <w:sz w:val="20"/>
              </w:rPr>
            </w:pPr>
            <w:r w:rsidRPr="00912927">
              <w:rPr>
                <w:rFonts w:hint="eastAsia"/>
                <w:b/>
                <w:noProof/>
                <w:sz w:val="20"/>
              </w:rPr>
              <w:t>總計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BAEBA74" w14:textId="77777777" w:rsidR="00600A93" w:rsidRPr="009646F3" w:rsidRDefault="00600A93" w:rsidP="00600A93">
            <w:pPr>
              <w:pStyle w:val="44"/>
              <w:rPr>
                <w:b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1933A539" w14:textId="28D99DED" w:rsidR="00600A93" w:rsidRPr="009646F3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562E35" w14:textId="3F8C4A04" w:rsidR="00600A93" w:rsidRPr="009646F3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1E37916E" w14:textId="040048C8" w:rsidR="00600A93" w:rsidRPr="009646F3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1,947,955,633</w:t>
            </w:r>
          </w:p>
        </w:tc>
      </w:tr>
      <w:tr w:rsidR="00600A93" w:rsidRPr="009646F3" w14:paraId="483915CB" w14:textId="77777777" w:rsidTr="00600A9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1533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3A98ACC1" w14:textId="19F4E585" w:rsidR="00600A93" w:rsidRPr="009646F3" w:rsidRDefault="00600A93" w:rsidP="00600A93">
            <w:pPr>
              <w:pStyle w:val="36"/>
              <w:jc w:val="center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0E28372A" w14:textId="77777777" w:rsidR="00600A93" w:rsidRPr="009646F3" w:rsidRDefault="00600A93" w:rsidP="00600A93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37D911F0" w14:textId="77777777" w:rsidR="00600A93" w:rsidRPr="009646F3" w:rsidRDefault="00600A93" w:rsidP="00600A93">
            <w:pPr>
              <w:pStyle w:val="36"/>
              <w:jc w:val="center"/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1D91E933" w14:textId="6315D005" w:rsidR="00600A93" w:rsidRPr="00912927" w:rsidRDefault="00600A93" w:rsidP="00600A93">
            <w:pPr>
              <w:pStyle w:val="1-321"/>
              <w:ind w:firstLineChars="0" w:firstLine="0"/>
              <w:rPr>
                <w:b/>
                <w:sz w:val="20"/>
              </w:rPr>
            </w:pPr>
            <w:r w:rsidRPr="00912927">
              <w:rPr>
                <w:rFonts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1AC082C" w14:textId="77777777" w:rsidR="00600A93" w:rsidRPr="009646F3" w:rsidRDefault="00600A93" w:rsidP="00600A93">
            <w:pPr>
              <w:pStyle w:val="44"/>
              <w:rPr>
                <w:b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3FC22DC4" w14:textId="56DA2C34" w:rsidR="00600A93" w:rsidRPr="009646F3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62915F" w14:textId="0ADE9F4F" w:rsidR="00600A93" w:rsidRPr="009646F3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3B6FB9D6" w14:textId="19925A11" w:rsidR="00600A93" w:rsidRPr="009646F3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82,595,591</w:t>
            </w:r>
          </w:p>
        </w:tc>
      </w:tr>
      <w:tr w:rsidR="00600A93" w:rsidRPr="009646F3" w14:paraId="23261ADD" w14:textId="77777777" w:rsidTr="00600A9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1533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5105D86C" w14:textId="77777777" w:rsidR="00600A93" w:rsidRPr="009646F3" w:rsidRDefault="00600A93" w:rsidP="00600A9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684C929B" w14:textId="1E95F2C7" w:rsidR="00600A93" w:rsidRPr="009646F3" w:rsidRDefault="00600A93" w:rsidP="00600A93">
            <w:pPr>
              <w:pStyle w:val="36"/>
              <w:jc w:val="center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1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5CA1294F" w14:textId="77777777" w:rsidR="00600A93" w:rsidRPr="009646F3" w:rsidRDefault="00600A93" w:rsidP="00600A9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2DBAB635" w14:textId="798F8366" w:rsidR="00600A93" w:rsidRPr="009646F3" w:rsidRDefault="00600A93" w:rsidP="00600A93">
            <w:pPr>
              <w:pStyle w:val="1-321"/>
              <w:ind w:leftChars="100" w:left="240" w:firstLineChars="0" w:firstLine="0"/>
            </w:pPr>
            <w:r>
              <w:rPr>
                <w:rFonts w:hint="eastAsia"/>
                <w:noProof/>
              </w:rPr>
              <w:t>行政院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EECE86B" w14:textId="77777777" w:rsidR="00600A93" w:rsidRPr="00355878" w:rsidRDefault="00600A93" w:rsidP="00600A93">
            <w:pPr>
              <w:pStyle w:val="44"/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119D308F" w14:textId="11B0C85C" w:rsidR="00600A93" w:rsidRPr="009646F3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5C8FC7" w14:textId="46031EE7" w:rsidR="00600A93" w:rsidRPr="009646F3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3804971E" w14:textId="00C56794" w:rsidR="00600A93" w:rsidRPr="009646F3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82,595,591</w:t>
            </w:r>
          </w:p>
        </w:tc>
      </w:tr>
      <w:tr w:rsidR="00600A93" w:rsidRPr="009646F3" w14:paraId="214FB921" w14:textId="77777777" w:rsidTr="00600A9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1533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07E15646" w14:textId="77777777" w:rsidR="00600A93" w:rsidRPr="009646F3" w:rsidRDefault="00600A93" w:rsidP="00600A9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6AB76191" w14:textId="77777777" w:rsidR="00600A93" w:rsidRPr="009646F3" w:rsidRDefault="00600A93" w:rsidP="00600A9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1826E2FA" w14:textId="30233C35" w:rsidR="00600A93" w:rsidRPr="009646F3" w:rsidRDefault="00600A93" w:rsidP="00600A93">
            <w:pPr>
              <w:pStyle w:val="36"/>
              <w:jc w:val="center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1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6DE487E" w14:textId="52C993DF" w:rsidR="00600A93" w:rsidRPr="009646F3" w:rsidRDefault="00600A93" w:rsidP="00600A93">
            <w:pPr>
              <w:pStyle w:val="1-321"/>
              <w:ind w:leftChars="200" w:left="480" w:firstLineChars="0" w:firstLine="0"/>
            </w:pPr>
            <w:r>
              <w:rPr>
                <w:rFonts w:hint="eastAsia"/>
                <w:noProof/>
              </w:rPr>
              <w:t>營業基金盈餘繳庫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88FE20A" w14:textId="1A3AB675" w:rsidR="00600A93" w:rsidRPr="00994822" w:rsidRDefault="00600A93" w:rsidP="00600A93">
            <w:pPr>
              <w:pStyle w:val="44"/>
              <w:rPr>
                <w:color w:val="000000" w:themeColor="text1"/>
              </w:rPr>
            </w:pPr>
            <w:r>
              <w:rPr>
                <w:rFonts w:hint="eastAsia"/>
                <w:noProof/>
              </w:rPr>
              <w:t>增列應收中央銀行繳庫股息紅利。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2DF726D" w14:textId="5976599B" w:rsidR="00600A93" w:rsidRPr="009646F3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357C70" w14:textId="2C586481" w:rsidR="00600A93" w:rsidRPr="009646F3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0BF3C16A" w14:textId="5614707E" w:rsidR="00600A93" w:rsidRPr="009646F3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82,595,591</w:t>
            </w:r>
          </w:p>
        </w:tc>
      </w:tr>
      <w:tr w:rsidR="00600A93" w:rsidRPr="009646F3" w14:paraId="69C0E6FC" w14:textId="77777777" w:rsidTr="00600A9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1533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0A7DF49E" w14:textId="692C847D" w:rsidR="00600A93" w:rsidRPr="009646F3" w:rsidRDefault="00600A93" w:rsidP="00600A93">
            <w:pPr>
              <w:pStyle w:val="36"/>
              <w:jc w:val="center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1D1E0BC5" w14:textId="77777777" w:rsidR="00600A93" w:rsidRPr="009646F3" w:rsidRDefault="00600A93" w:rsidP="00600A93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24B64B27" w14:textId="5765E04F" w:rsidR="00600A93" w:rsidRPr="009646F3" w:rsidRDefault="00600A93" w:rsidP="00600A93">
            <w:pPr>
              <w:pStyle w:val="36"/>
              <w:jc w:val="center"/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006DCEB2" w14:textId="6BE38CC5" w:rsidR="00600A93" w:rsidRPr="00912927" w:rsidRDefault="00600A93" w:rsidP="00A57723">
            <w:pPr>
              <w:pStyle w:val="1-321"/>
              <w:ind w:firstLineChars="0" w:firstLine="0"/>
              <w:rPr>
                <w:b/>
                <w:sz w:val="20"/>
              </w:rPr>
            </w:pPr>
            <w:r w:rsidRPr="00912927">
              <w:rPr>
                <w:rFonts w:hint="eastAsia"/>
                <w:b/>
                <w:noProof/>
                <w:sz w:val="20"/>
              </w:rPr>
              <w:t>其他收入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F9F26A2" w14:textId="7B0BDEDE" w:rsidR="00600A93" w:rsidRPr="00994822" w:rsidRDefault="00600A93" w:rsidP="00600A93">
            <w:pPr>
              <w:pStyle w:val="44"/>
              <w:rPr>
                <w:b/>
                <w:color w:val="000000" w:themeColor="text1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6799CF85" w14:textId="139C47D9" w:rsidR="00600A93" w:rsidRPr="009646F3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BB0F47" w14:textId="6D7D010F" w:rsidR="00600A93" w:rsidRPr="009646F3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2D45CC71" w14:textId="6F9E8340" w:rsidR="00600A93" w:rsidRPr="009646F3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1,865,360,042</w:t>
            </w:r>
          </w:p>
        </w:tc>
      </w:tr>
      <w:tr w:rsidR="00600A93" w:rsidRPr="009646F3" w14:paraId="0A0BD552" w14:textId="77777777" w:rsidTr="00600A9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1533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286A4CE1" w14:textId="55C91C7B" w:rsidR="00600A93" w:rsidRPr="009646F3" w:rsidRDefault="00600A93" w:rsidP="00600A9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11142CD5" w14:textId="2F1E102F" w:rsidR="00600A93" w:rsidRPr="009646F3" w:rsidRDefault="00600A93" w:rsidP="00600A93">
            <w:pPr>
              <w:pStyle w:val="36"/>
              <w:jc w:val="center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88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4E0899BB" w14:textId="77777777" w:rsidR="00600A93" w:rsidRPr="009646F3" w:rsidRDefault="00600A93" w:rsidP="00600A9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3AFE772C" w14:textId="2F5F9E23" w:rsidR="00600A93" w:rsidRPr="009646F3" w:rsidRDefault="00600A93" w:rsidP="00600A93">
            <w:pPr>
              <w:pStyle w:val="1-321"/>
              <w:ind w:leftChars="100" w:left="240" w:firstLineChars="0" w:firstLine="0"/>
            </w:pPr>
            <w:r>
              <w:rPr>
                <w:rFonts w:hint="eastAsia"/>
                <w:noProof/>
              </w:rPr>
              <w:t>國防部所屬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F2E9D76" w14:textId="77777777" w:rsidR="00600A93" w:rsidRPr="00994822" w:rsidRDefault="00600A93" w:rsidP="00600A93">
            <w:pPr>
              <w:pStyle w:val="44"/>
              <w:rPr>
                <w:color w:val="000000" w:themeColor="text1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4A5BA6D6" w14:textId="02426E00" w:rsidR="00600A93" w:rsidRPr="009646F3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1C39F5" w14:textId="49829BD7" w:rsidR="00600A93" w:rsidRPr="009646F3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0AE83A28" w14:textId="32A15688" w:rsidR="00600A93" w:rsidRPr="009646F3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1,865,360,042</w:t>
            </w:r>
          </w:p>
        </w:tc>
      </w:tr>
      <w:tr w:rsidR="00600A93" w:rsidRPr="009646F3" w14:paraId="645EA540" w14:textId="77777777" w:rsidTr="00600A9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1533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1C376343" w14:textId="77777777" w:rsidR="00600A93" w:rsidRPr="00440871" w:rsidRDefault="00600A93" w:rsidP="00600A9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14:paraId="13E7D257" w14:textId="77777777" w:rsidR="00600A93" w:rsidRPr="00440871" w:rsidRDefault="00600A93" w:rsidP="00600A9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3F7D14A5" w14:textId="4FD3D00B" w:rsidR="00600A93" w:rsidRPr="00440871" w:rsidRDefault="00600A93" w:rsidP="00600A93">
            <w:pPr>
              <w:pStyle w:val="36"/>
              <w:jc w:val="center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2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C8DCAE5" w14:textId="0BE1226C" w:rsidR="00600A93" w:rsidRPr="00440871" w:rsidRDefault="00600A93" w:rsidP="00600A93">
            <w:pPr>
              <w:pStyle w:val="1-321"/>
              <w:ind w:leftChars="200" w:left="480" w:firstLineChars="0" w:firstLine="0"/>
            </w:pPr>
            <w:r>
              <w:rPr>
                <w:rFonts w:hint="eastAsia"/>
                <w:noProof/>
              </w:rPr>
              <w:t>雜項收入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6AD7B93" w14:textId="1BFEA69B" w:rsidR="00600A93" w:rsidRPr="00994822" w:rsidRDefault="00FE4EB8" w:rsidP="00600A93">
            <w:pPr>
              <w:pStyle w:val="44"/>
              <w:rPr>
                <w:color w:val="000000" w:themeColor="text1"/>
              </w:rPr>
            </w:pPr>
            <w:r w:rsidRPr="00FE4EB8">
              <w:rPr>
                <w:rFonts w:hint="eastAsia"/>
                <w:noProof/>
              </w:rPr>
              <w:t>增列應收軍購案我國參與研發補償費及待退匯餘款。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86A7BB5" w14:textId="251B8EC9" w:rsidR="00600A93" w:rsidRPr="00440871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18CFA1" w14:textId="2D416D11" w:rsidR="00600A93" w:rsidRPr="00440871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4AE23D83" w14:textId="4201F9EB" w:rsidR="00600A93" w:rsidRPr="00440871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1,865,360,042</w:t>
            </w:r>
          </w:p>
        </w:tc>
      </w:tr>
    </w:tbl>
    <w:p w14:paraId="1DF68036" w14:textId="4D73ECBD" w:rsidR="00721164" w:rsidRPr="00721164" w:rsidRDefault="00721164" w:rsidP="00721164">
      <w:pPr>
        <w:pStyle w:val="12"/>
        <w:spacing w:after="240"/>
        <w:ind w:firstLineChars="0" w:firstLine="0"/>
        <w:rPr>
          <w:b/>
          <w:spacing w:val="60"/>
          <w:sz w:val="36"/>
          <w:u w:val="single"/>
        </w:rPr>
      </w:pPr>
      <w:r>
        <w:rPr>
          <w:rFonts w:hint="eastAsia"/>
          <w:b/>
          <w:spacing w:val="60"/>
          <w:sz w:val="40"/>
        </w:rPr>
        <w:lastRenderedPageBreak/>
        <w:t>正數明細表</w:t>
      </w:r>
    </w:p>
    <w:p w14:paraId="14A16A0B" w14:textId="77777777" w:rsidR="00694E13" w:rsidRPr="002D1032" w:rsidRDefault="00694E13" w:rsidP="00694E13">
      <w:pPr>
        <w:pStyle w:val="ab"/>
        <w:spacing w:afterLines="50" w:after="180" w:line="240" w:lineRule="auto"/>
        <w:rPr>
          <w:u w:val="single"/>
        </w:rPr>
      </w:pPr>
      <w:r>
        <w:rPr>
          <w:rFonts w:hint="eastAsia"/>
          <w:u w:val="single"/>
        </w:rPr>
        <w:t>總決算</w:t>
      </w:r>
      <w:r w:rsidRPr="002D1032">
        <w:rPr>
          <w:rFonts w:hint="eastAsia"/>
          <w:u w:val="single"/>
        </w:rPr>
        <w:t>歲</w:t>
      </w:r>
      <w:r>
        <w:rPr>
          <w:rFonts w:hint="eastAsia"/>
          <w:u w:val="single"/>
        </w:rPr>
        <w:t>入</w:t>
      </w:r>
      <w:r w:rsidRPr="002D1032">
        <w:rPr>
          <w:rFonts w:hint="eastAsia"/>
          <w:u w:val="single"/>
        </w:rPr>
        <w:t>決算</w:t>
      </w:r>
      <w:proofErr w:type="gramStart"/>
      <w:r w:rsidRPr="002D1032">
        <w:rPr>
          <w:rFonts w:hint="eastAsia"/>
          <w:u w:val="single"/>
        </w:rPr>
        <w:t>修正數明細</w:t>
      </w:r>
      <w:proofErr w:type="gramEnd"/>
      <w:r w:rsidRPr="002D1032">
        <w:rPr>
          <w:rFonts w:hint="eastAsia"/>
          <w:u w:val="single"/>
        </w:rPr>
        <w:t>表</w:t>
      </w:r>
    </w:p>
    <w:tbl>
      <w:tblPr>
        <w:tblW w:w="103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7"/>
        <w:gridCol w:w="1335"/>
        <w:gridCol w:w="1335"/>
        <w:gridCol w:w="1501"/>
        <w:gridCol w:w="1502"/>
        <w:gridCol w:w="1582"/>
        <w:gridCol w:w="1688"/>
      </w:tblGrid>
      <w:tr w:rsidR="00694E13" w14:paraId="16E3D6D0" w14:textId="77777777" w:rsidTr="00C47B4F">
        <w:trPr>
          <w:trHeight w:hRule="exact" w:val="510"/>
          <w:jc w:val="center"/>
        </w:trPr>
        <w:tc>
          <w:tcPr>
            <w:tcW w:w="10310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0F6DD3FB" w14:textId="77777777" w:rsidR="00694E13" w:rsidRDefault="00694E13" w:rsidP="006D1CE3">
            <w:pPr>
              <w:pStyle w:val="af4"/>
              <w:ind w:left="120" w:right="240"/>
            </w:pPr>
            <w:r>
              <w:rPr>
                <w:rFonts w:hint="eastAsia"/>
              </w:rPr>
              <w:t xml:space="preserve">　　</w:t>
            </w:r>
          </w:p>
          <w:p w14:paraId="036A0F91" w14:textId="77777777" w:rsidR="00694E13" w:rsidRDefault="00694E13" w:rsidP="006D1CE3">
            <w:pPr>
              <w:pStyle w:val="af4"/>
              <w:ind w:left="120" w:rightChars="0" w:right="0"/>
            </w:pPr>
            <w:r>
              <w:rPr>
                <w:rFonts w:hint="eastAsia"/>
              </w:rPr>
              <w:t>單位：新臺幣元</w:t>
            </w:r>
          </w:p>
        </w:tc>
      </w:tr>
      <w:tr w:rsidR="00694E13" w14:paraId="4DA1B79E" w14:textId="77777777" w:rsidTr="006D1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704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14:paraId="3DB4B8B0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15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91E0A95" w14:textId="77777777" w:rsidR="00694E13" w:rsidRPr="0053752D" w:rsidRDefault="00694E13" w:rsidP="006D1CE3">
            <w:pPr>
              <w:pStyle w:val="afa"/>
              <w:ind w:left="72" w:right="72"/>
              <w:rPr>
                <w:b/>
              </w:rPr>
            </w:pPr>
            <w:r w:rsidRPr="0053752D">
              <w:rPr>
                <w:rFonts w:hint="eastAsia"/>
                <w:b/>
              </w:rPr>
              <w:t>應繳回國庫數</w:t>
            </w:r>
          </w:p>
        </w:tc>
        <w:tc>
          <w:tcPr>
            <w:tcW w:w="1688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7088DD61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備註</w:t>
            </w:r>
          </w:p>
        </w:tc>
      </w:tr>
      <w:tr w:rsidR="00694E13" w14:paraId="45B2F0F7" w14:textId="77777777" w:rsidTr="006D1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367" w:type="dxa"/>
            <w:tcBorders>
              <w:left w:val="nil"/>
            </w:tcBorders>
            <w:vAlign w:val="center"/>
          </w:tcPr>
          <w:p w14:paraId="500DF918" w14:textId="77777777" w:rsidR="00694E13" w:rsidRPr="00AA374B" w:rsidRDefault="00694E13" w:rsidP="006D1CE3">
            <w:pPr>
              <w:pStyle w:val="afa"/>
              <w:ind w:leftChars="0" w:left="0" w:rightChars="100" w:right="24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670" w:type="dxa"/>
            <w:gridSpan w:val="2"/>
            <w:vAlign w:val="center"/>
          </w:tcPr>
          <w:p w14:paraId="4319FF9C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3003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76FE11B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158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1BB60D" w14:textId="77777777" w:rsidR="00694E13" w:rsidRPr="00AA374B" w:rsidRDefault="00694E13" w:rsidP="006D1CE3">
            <w:pPr>
              <w:pStyle w:val="afa"/>
              <w:ind w:left="72" w:right="72"/>
            </w:pPr>
          </w:p>
        </w:tc>
        <w:tc>
          <w:tcPr>
            <w:tcW w:w="168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4240A7C" w14:textId="77777777" w:rsidR="00694E13" w:rsidRPr="00AA374B" w:rsidRDefault="00694E13" w:rsidP="006D1CE3">
            <w:pPr>
              <w:pStyle w:val="afa"/>
              <w:ind w:left="72" w:right="72"/>
            </w:pPr>
          </w:p>
        </w:tc>
      </w:tr>
      <w:tr w:rsidR="00694E13" w14:paraId="73A2C837" w14:textId="77777777" w:rsidTr="006D1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367" w:type="dxa"/>
            <w:tcBorders>
              <w:left w:val="nil"/>
              <w:bottom w:val="single" w:sz="4" w:space="0" w:color="auto"/>
            </w:tcBorders>
            <w:vAlign w:val="center"/>
          </w:tcPr>
          <w:p w14:paraId="7CD31D3A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4A1530AE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29F971BB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14:paraId="618CE9B3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50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5EE5EE7" w14:textId="77777777"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BBACD1" w14:textId="77777777" w:rsidR="00694E13" w:rsidRPr="00AA374B" w:rsidRDefault="00694E13" w:rsidP="006D1CE3">
            <w:pPr>
              <w:pStyle w:val="afa"/>
              <w:ind w:left="72" w:right="72"/>
            </w:pPr>
          </w:p>
        </w:tc>
        <w:tc>
          <w:tcPr>
            <w:tcW w:w="1688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EE1B327" w14:textId="77777777" w:rsidR="00694E13" w:rsidRPr="00AA374B" w:rsidRDefault="00694E13" w:rsidP="006D1CE3">
            <w:pPr>
              <w:pStyle w:val="afa"/>
              <w:ind w:left="72" w:right="72"/>
            </w:pPr>
          </w:p>
        </w:tc>
      </w:tr>
      <w:tr w:rsidR="00600A93" w:rsidRPr="00ED64DF" w14:paraId="56AA904C" w14:textId="77777777" w:rsidTr="00600A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30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E7D925" w14:textId="0EE22F67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824153" w14:textId="16413AD8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10E1AB" w14:textId="5F7B1B53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AE5922" w14:textId="10D43B76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1,947,955,633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9E1225" w14:textId="38F9DE75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32AD00B" w14:textId="64D7F802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1,947,955,633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7BDBC3" w14:textId="77777777" w:rsidR="00600A93" w:rsidRPr="00ED64DF" w:rsidRDefault="00600A93" w:rsidP="00600A93">
            <w:pPr>
              <w:pStyle w:val="44"/>
              <w:rPr>
                <w:b/>
              </w:rPr>
            </w:pPr>
          </w:p>
        </w:tc>
      </w:tr>
      <w:tr w:rsidR="00600A93" w:rsidRPr="00ED64DF" w14:paraId="0D9581CB" w14:textId="77777777" w:rsidTr="00600A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30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6E96E3" w14:textId="4C5245D5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9F7627" w14:textId="0B4DE5CE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84A165" w14:textId="4675D91E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05078" w14:textId="3217201A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82,595,591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8BEEF3" w14:textId="3C3754DF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35AC00A" w14:textId="31BFB72B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82,595,591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85F85A" w14:textId="77777777" w:rsidR="00600A93" w:rsidRPr="00ED64DF" w:rsidRDefault="00600A93" w:rsidP="00600A93">
            <w:pPr>
              <w:pStyle w:val="44"/>
              <w:rPr>
                <w:b/>
              </w:rPr>
            </w:pPr>
          </w:p>
        </w:tc>
      </w:tr>
      <w:tr w:rsidR="00600A93" w:rsidRPr="00ED64DF" w14:paraId="7672FC84" w14:textId="77777777" w:rsidTr="00600A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30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A10E35" w14:textId="22E2C364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AAC958" w14:textId="706E93D7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FAF063" w14:textId="5D2A8801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E4E160" w14:textId="43B07397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82,595,591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A710CB" w14:textId="634F50E7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3C0B66" w14:textId="74DFA114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82,595,591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8DFEC1" w14:textId="77777777" w:rsidR="00600A93" w:rsidRPr="00ED64DF" w:rsidRDefault="00600A93" w:rsidP="00600A93">
            <w:pPr>
              <w:pStyle w:val="44"/>
            </w:pPr>
          </w:p>
        </w:tc>
      </w:tr>
      <w:tr w:rsidR="00600A93" w:rsidRPr="00ED64DF" w14:paraId="178E3E87" w14:textId="77777777" w:rsidTr="00600A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30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4E3BF4" w14:textId="42338370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5EDDFA" w14:textId="4D462D3D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768D99" w14:textId="184256ED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2EEE4" w14:textId="440D8CCD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82,595,591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4335F2B" w14:textId="56DF71FB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1D6D341" w14:textId="55249E65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82,595,591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734E43" w14:textId="54893F76" w:rsidR="00600A93" w:rsidRPr="0009142C" w:rsidRDefault="00A57723" w:rsidP="00600A93">
            <w:pPr>
              <w:pStyle w:val="44"/>
              <w:rPr>
                <w:noProof/>
              </w:rPr>
            </w:pPr>
            <w:r w:rsidRPr="004603D7">
              <w:rPr>
                <w:rFonts w:hint="eastAsia"/>
                <w:noProof/>
              </w:rPr>
              <w:t>屬應收性質，尚待下年度繼續處理。</w:t>
            </w:r>
          </w:p>
        </w:tc>
      </w:tr>
      <w:tr w:rsidR="00600A93" w:rsidRPr="00ED64DF" w14:paraId="109E3BA2" w14:textId="77777777" w:rsidTr="00600A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30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0180E2" w14:textId="78DD7E53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BA2EA7" w14:textId="64443D19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9C7A42" w14:textId="28E8C72B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0B1BA8" w14:textId="052D835B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1,865,360,042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30C22A" w14:textId="3E14FF84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959FB2" w14:textId="469B5367" w:rsidR="00600A93" w:rsidRPr="00ED64DF" w:rsidRDefault="00600A93" w:rsidP="00600A93">
            <w:pPr>
              <w:pStyle w:val="36"/>
              <w:ind w:rightChars="10" w:right="24"/>
            </w:pPr>
            <w:r>
              <w:rPr>
                <w:rFonts w:hint="eastAsia"/>
                <w:noProof/>
              </w:rPr>
              <w:t>1,865,360,042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1C52B9" w14:textId="77777777" w:rsidR="00600A93" w:rsidRPr="00ED64DF" w:rsidRDefault="00600A93" w:rsidP="00600A93">
            <w:pPr>
              <w:pStyle w:val="44"/>
              <w:rPr>
                <w:b/>
              </w:rPr>
            </w:pPr>
          </w:p>
        </w:tc>
      </w:tr>
      <w:tr w:rsidR="00600A93" w:rsidRPr="00ED64DF" w14:paraId="5B790F4A" w14:textId="77777777" w:rsidTr="00600A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30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6260B6" w14:textId="4FDB7833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24FC0F" w14:textId="319F17F1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6B266" w14:textId="3F66431B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56E2ED" w14:textId="51293262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1,865,360,042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44C58D8" w14:textId="347EAFB2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F91987" w14:textId="7B270E30" w:rsidR="00600A93" w:rsidRPr="00ED64DF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1,865,360,042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553FB0" w14:textId="77777777" w:rsidR="00600A93" w:rsidRPr="00ED64DF" w:rsidRDefault="00600A93" w:rsidP="00600A93">
            <w:pPr>
              <w:pStyle w:val="44"/>
            </w:pPr>
          </w:p>
        </w:tc>
      </w:tr>
      <w:tr w:rsidR="00600A93" w:rsidRPr="00AF3F7D" w14:paraId="4CD12DBE" w14:textId="77777777" w:rsidTr="00600A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30"/>
          <w:jc w:val="center"/>
        </w:trPr>
        <w:tc>
          <w:tcPr>
            <w:tcW w:w="136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AD62284" w14:textId="0AD2BAE9" w:rsidR="00600A93" w:rsidRPr="00AF3F7D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3F6F3FF" w14:textId="515929E7" w:rsidR="00600A93" w:rsidRPr="00AF3F7D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FB79DE" w14:textId="64A951AA" w:rsidR="00600A93" w:rsidRPr="00AF3F7D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7F19C8" w14:textId="4EAEE34A" w:rsidR="00600A93" w:rsidRPr="00AF3F7D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1,865,360,042</w:t>
            </w:r>
          </w:p>
        </w:tc>
        <w:tc>
          <w:tcPr>
            <w:tcW w:w="1502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0CE938" w14:textId="26526361" w:rsidR="00600A93" w:rsidRPr="00AF3F7D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5BE1D6" w14:textId="41BB3D61" w:rsidR="00600A93" w:rsidRPr="00AF3F7D" w:rsidRDefault="00600A93" w:rsidP="00600A93">
            <w:pPr>
              <w:pStyle w:val="36"/>
              <w:ind w:rightChars="10" w:right="24"/>
              <w:rPr>
                <w:b w:val="0"/>
              </w:rPr>
            </w:pPr>
            <w:r>
              <w:rPr>
                <w:rFonts w:hint="eastAsia"/>
                <w:b w:val="0"/>
                <w:noProof/>
              </w:rPr>
              <w:t>1,865,360,042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F39612" w14:textId="6DFF9014" w:rsidR="00600A93" w:rsidRPr="00AF3F7D" w:rsidRDefault="00600A93" w:rsidP="00600A93">
            <w:pPr>
              <w:pStyle w:val="44"/>
            </w:pPr>
            <w:r w:rsidRPr="004603D7">
              <w:rPr>
                <w:rFonts w:hint="eastAsia"/>
                <w:noProof/>
              </w:rPr>
              <w:t>屬應收性質，尚待下年度繼續處理。</w:t>
            </w:r>
          </w:p>
        </w:tc>
      </w:tr>
    </w:tbl>
    <w:p w14:paraId="0FD4BFDF" w14:textId="77777777" w:rsidR="00694E13" w:rsidRPr="00A124E6" w:rsidRDefault="00694E13" w:rsidP="006D1CE3">
      <w:pPr>
        <w:pStyle w:val="ab"/>
        <w:spacing w:line="20" w:lineRule="exact"/>
        <w:ind w:right="1440"/>
      </w:pPr>
    </w:p>
    <w:sectPr w:rsidR="00694E13" w:rsidRPr="00A124E6" w:rsidSect="00A70202">
      <w:headerReference w:type="default" r:id="rId7"/>
      <w:footerReference w:type="even" r:id="rId8"/>
      <w:footerReference w:type="default" r:id="rId9"/>
      <w:pgSz w:w="11906" w:h="16838" w:code="9"/>
      <w:pgMar w:top="1418" w:right="851" w:bottom="1418" w:left="567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324A0" w14:textId="77777777" w:rsidR="00D02D94" w:rsidRDefault="00D02D94">
      <w:r>
        <w:separator/>
      </w:r>
    </w:p>
  </w:endnote>
  <w:endnote w:type="continuationSeparator" w:id="0">
    <w:p w14:paraId="6444D400" w14:textId="77777777" w:rsidR="00D02D94" w:rsidRDefault="00D02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BD101" w14:textId="77777777" w:rsidR="00D02D94" w:rsidRPr="00B24300" w:rsidRDefault="00D02D94" w:rsidP="00407D2C">
    <w:pPr>
      <w:pStyle w:val="a5"/>
      <w:jc w:val="center"/>
      <w:rPr>
        <w:rFonts w:ascii="標楷體" w:eastAsia="標楷體" w:hAnsi="標楷體"/>
      </w:rPr>
    </w:pPr>
    <w:proofErr w:type="gramStart"/>
    <w:r w:rsidRPr="00721164">
      <w:rPr>
        <w:rFonts w:ascii="標楷體" w:eastAsia="標楷體" w:hAnsi="標楷體" w:hint="eastAsia"/>
      </w:rPr>
      <w:t>戊</w:t>
    </w:r>
    <w:proofErr w:type="gramEnd"/>
    <w:r w:rsidRPr="00721164">
      <w:rPr>
        <w:rFonts w:ascii="標楷體" w:eastAsia="標楷體" w:hAnsi="標楷體" w:hint="eastAsia"/>
      </w:rPr>
      <w:t>－</w:t>
    </w:r>
    <w:r w:rsidRPr="00B24300">
      <w:rPr>
        <w:rStyle w:val="a8"/>
        <w:rFonts w:ascii="標楷體" w:eastAsia="標楷體" w:hAnsi="標楷體"/>
      </w:rPr>
      <w:fldChar w:fldCharType="begin"/>
    </w:r>
    <w:r w:rsidRPr="00B24300">
      <w:rPr>
        <w:rStyle w:val="a8"/>
        <w:rFonts w:ascii="標楷體" w:eastAsia="標楷體" w:hAnsi="標楷體"/>
      </w:rPr>
      <w:instrText xml:space="preserve"> PAGE </w:instrText>
    </w:r>
    <w:r w:rsidRPr="00B24300">
      <w:rPr>
        <w:rStyle w:val="a8"/>
        <w:rFonts w:ascii="標楷體" w:eastAsia="標楷體" w:hAnsi="標楷體"/>
      </w:rPr>
      <w:fldChar w:fldCharType="separate"/>
    </w:r>
    <w:r w:rsidR="00912927">
      <w:rPr>
        <w:rStyle w:val="a8"/>
        <w:rFonts w:ascii="標楷體" w:eastAsia="標楷體" w:hAnsi="標楷體"/>
        <w:noProof/>
      </w:rPr>
      <w:t>2</w:t>
    </w:r>
    <w:r w:rsidRPr="00B24300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E959" w14:textId="77777777" w:rsidR="00D02D94" w:rsidRPr="00721164" w:rsidRDefault="00D02D94" w:rsidP="00044E3F">
    <w:pPr>
      <w:pStyle w:val="a5"/>
      <w:jc w:val="center"/>
    </w:pPr>
    <w:proofErr w:type="gramStart"/>
    <w:r w:rsidRPr="00721164">
      <w:rPr>
        <w:rFonts w:ascii="標楷體" w:eastAsia="標楷體" w:hAnsi="標楷體" w:hint="eastAsia"/>
      </w:rPr>
      <w:t>戊</w:t>
    </w:r>
    <w:proofErr w:type="gramEnd"/>
    <w:r w:rsidRPr="00721164">
      <w:rPr>
        <w:rFonts w:ascii="標楷體" w:eastAsia="標楷體" w:hAnsi="標楷體" w:hint="eastAsia"/>
      </w:rPr>
      <w:t>－</w:t>
    </w:r>
    <w:r w:rsidRPr="00721164">
      <w:rPr>
        <w:rStyle w:val="a8"/>
        <w:rFonts w:ascii="標楷體" w:eastAsia="標楷體" w:hAnsi="標楷體"/>
      </w:rPr>
      <w:fldChar w:fldCharType="begin"/>
    </w:r>
    <w:r w:rsidRPr="00721164">
      <w:rPr>
        <w:rStyle w:val="a8"/>
        <w:rFonts w:ascii="標楷體" w:eastAsia="標楷體" w:hAnsi="標楷體"/>
      </w:rPr>
      <w:instrText xml:space="preserve"> PAGE </w:instrText>
    </w:r>
    <w:r w:rsidRPr="00721164">
      <w:rPr>
        <w:rStyle w:val="a8"/>
        <w:rFonts w:ascii="標楷體" w:eastAsia="標楷體" w:hAnsi="標楷體"/>
      </w:rPr>
      <w:fldChar w:fldCharType="separate"/>
    </w:r>
    <w:r w:rsidR="00912927">
      <w:rPr>
        <w:rStyle w:val="a8"/>
        <w:rFonts w:ascii="標楷體" w:eastAsia="標楷體" w:hAnsi="標楷體"/>
        <w:noProof/>
      </w:rPr>
      <w:t>1</w:t>
    </w:r>
    <w:r w:rsidRPr="00721164">
      <w:rPr>
        <w:rStyle w:val="a8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18C6D" w14:textId="77777777" w:rsidR="00D02D94" w:rsidRDefault="00D02D94">
      <w:r>
        <w:separator/>
      </w:r>
    </w:p>
  </w:footnote>
  <w:footnote w:type="continuationSeparator" w:id="0">
    <w:p w14:paraId="3F57E50E" w14:textId="77777777" w:rsidR="00D02D94" w:rsidRDefault="00D02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BA86" w14:textId="77777777" w:rsidR="00D02D94" w:rsidRDefault="00D02D94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8ED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cs="Times New Roman" w:hint="eastAsia"/>
      </w:rPr>
    </w:lvl>
  </w:abstractNum>
  <w:abstractNum w:abstractNumId="4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5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7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</w:abstractNum>
  <w:abstractNum w:abstractNumId="8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 w15:restartNumberingAfterBreak="0">
    <w:nsid w:val="237E5E0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 w15:restartNumberingAfterBreak="0">
    <w:nsid w:val="26D97D7B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13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  <w:rPr>
        <w:rFonts w:cs="Times New Roman"/>
      </w:rPr>
    </w:lvl>
  </w:abstractNum>
  <w:abstractNum w:abstractNumId="14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cs="Times New Roman" w:hint="eastAsia"/>
      </w:rPr>
    </w:lvl>
  </w:abstractNum>
  <w:abstractNum w:abstractNumId="18" w15:restartNumberingAfterBreak="0">
    <w:nsid w:val="62C607CC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0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22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3" w15:restartNumberingAfterBreak="0">
    <w:nsid w:val="6C653DF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 w15:restartNumberingAfterBreak="0">
    <w:nsid w:val="6CEF514F"/>
    <w:multiLevelType w:val="hybridMultilevel"/>
    <w:tmpl w:val="EECA405C"/>
    <w:lvl w:ilvl="0" w:tplc="585E71DC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cs="Times New Roman" w:hint="eastAsia"/>
      </w:rPr>
    </w:lvl>
    <w:lvl w:ilvl="1" w:tplc="6A941A38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  <w:rPr>
        <w:rFonts w:cs="Times New Roman"/>
      </w:rPr>
    </w:lvl>
    <w:lvl w:ilvl="2" w:tplc="2D2E8598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  <w:rPr>
        <w:rFonts w:cs="Times New Roman"/>
      </w:rPr>
    </w:lvl>
    <w:lvl w:ilvl="3" w:tplc="A7E0D10E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4" w:tplc="8AE4B818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5" w:tplc="FC5AC828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6" w:tplc="4BF44B7E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7" w:tplc="AA38C9E4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8" w:tplc="EADA457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  <w:rPr>
        <w:rFonts w:cs="Times New Roman"/>
      </w:rPr>
    </w:lvl>
  </w:abstractNum>
  <w:abstractNum w:abstractNumId="25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 w15:restartNumberingAfterBreak="0">
    <w:nsid w:val="71FD3B65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28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9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 w16cid:durableId="79300604">
    <w:abstractNumId w:val="7"/>
  </w:num>
  <w:num w:numId="2" w16cid:durableId="435099016">
    <w:abstractNumId w:val="17"/>
  </w:num>
  <w:num w:numId="3" w16cid:durableId="387730630">
    <w:abstractNumId w:val="22"/>
  </w:num>
  <w:num w:numId="4" w16cid:durableId="1485126747">
    <w:abstractNumId w:val="19"/>
  </w:num>
  <w:num w:numId="5" w16cid:durableId="1994680830">
    <w:abstractNumId w:val="28"/>
  </w:num>
  <w:num w:numId="6" w16cid:durableId="1766149626">
    <w:abstractNumId w:val="12"/>
  </w:num>
  <w:num w:numId="7" w16cid:durableId="72169103">
    <w:abstractNumId w:val="27"/>
  </w:num>
  <w:num w:numId="8" w16cid:durableId="907424704">
    <w:abstractNumId w:val="21"/>
  </w:num>
  <w:num w:numId="9" w16cid:durableId="165871945">
    <w:abstractNumId w:val="1"/>
  </w:num>
  <w:num w:numId="10" w16cid:durableId="1037971600">
    <w:abstractNumId w:val="3"/>
  </w:num>
  <w:num w:numId="11" w16cid:durableId="810288492">
    <w:abstractNumId w:val="6"/>
  </w:num>
  <w:num w:numId="12" w16cid:durableId="104662288">
    <w:abstractNumId w:val="4"/>
  </w:num>
  <w:num w:numId="13" w16cid:durableId="1581212053">
    <w:abstractNumId w:val="24"/>
  </w:num>
  <w:num w:numId="14" w16cid:durableId="1683123469">
    <w:abstractNumId w:val="29"/>
  </w:num>
  <w:num w:numId="15" w16cid:durableId="1399935289">
    <w:abstractNumId w:val="2"/>
  </w:num>
  <w:num w:numId="16" w16cid:durableId="164518580">
    <w:abstractNumId w:val="5"/>
  </w:num>
  <w:num w:numId="17" w16cid:durableId="1342702867">
    <w:abstractNumId w:val="25"/>
  </w:num>
  <w:num w:numId="18" w16cid:durableId="166020781">
    <w:abstractNumId w:val="15"/>
  </w:num>
  <w:num w:numId="19" w16cid:durableId="255986354">
    <w:abstractNumId w:val="9"/>
  </w:num>
  <w:num w:numId="20" w16cid:durableId="1697344925">
    <w:abstractNumId w:val="14"/>
  </w:num>
  <w:num w:numId="21" w16cid:durableId="1179781134">
    <w:abstractNumId w:val="20"/>
  </w:num>
  <w:num w:numId="22" w16cid:durableId="1363826422">
    <w:abstractNumId w:val="8"/>
  </w:num>
  <w:num w:numId="23" w16cid:durableId="116527407">
    <w:abstractNumId w:val="13"/>
  </w:num>
  <w:num w:numId="24" w16cid:durableId="154880954">
    <w:abstractNumId w:val="16"/>
  </w:num>
  <w:num w:numId="25" w16cid:durableId="8411213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0692606">
    <w:abstractNumId w:val="0"/>
  </w:num>
  <w:num w:numId="27" w16cid:durableId="1248467335">
    <w:abstractNumId w:val="23"/>
  </w:num>
  <w:num w:numId="28" w16cid:durableId="1094207640">
    <w:abstractNumId w:val="26"/>
  </w:num>
  <w:num w:numId="29" w16cid:durableId="1727336338">
    <w:abstractNumId w:val="10"/>
  </w:num>
  <w:num w:numId="30" w16cid:durableId="1046373719">
    <w:abstractNumId w:val="18"/>
  </w:num>
  <w:num w:numId="31" w16cid:durableId="19022513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mirrorMargin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data\總決算\Doc.doc"/>
    <w:activeRecord w:val="-1"/>
    <w:odso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E13"/>
    <w:rsid w:val="00002EA9"/>
    <w:rsid w:val="00003A4A"/>
    <w:rsid w:val="00005D2F"/>
    <w:rsid w:val="00006FF8"/>
    <w:rsid w:val="0001480C"/>
    <w:rsid w:val="000204B2"/>
    <w:rsid w:val="00024667"/>
    <w:rsid w:val="00024CC0"/>
    <w:rsid w:val="00025BAF"/>
    <w:rsid w:val="00026F89"/>
    <w:rsid w:val="00032043"/>
    <w:rsid w:val="00032336"/>
    <w:rsid w:val="00036074"/>
    <w:rsid w:val="00044583"/>
    <w:rsid w:val="00044E3F"/>
    <w:rsid w:val="00044E45"/>
    <w:rsid w:val="000540A6"/>
    <w:rsid w:val="00061B26"/>
    <w:rsid w:val="00064B68"/>
    <w:rsid w:val="00067D25"/>
    <w:rsid w:val="00075A8C"/>
    <w:rsid w:val="00076BA2"/>
    <w:rsid w:val="00083092"/>
    <w:rsid w:val="00083214"/>
    <w:rsid w:val="000833D2"/>
    <w:rsid w:val="00085E47"/>
    <w:rsid w:val="00086E99"/>
    <w:rsid w:val="000901E0"/>
    <w:rsid w:val="0009021E"/>
    <w:rsid w:val="000910DF"/>
    <w:rsid w:val="0009142C"/>
    <w:rsid w:val="000914A5"/>
    <w:rsid w:val="00095462"/>
    <w:rsid w:val="0009549A"/>
    <w:rsid w:val="00095ABE"/>
    <w:rsid w:val="000965C0"/>
    <w:rsid w:val="000968F8"/>
    <w:rsid w:val="00096AB8"/>
    <w:rsid w:val="00097146"/>
    <w:rsid w:val="0009739A"/>
    <w:rsid w:val="00097885"/>
    <w:rsid w:val="000A00FF"/>
    <w:rsid w:val="000A069F"/>
    <w:rsid w:val="000A401F"/>
    <w:rsid w:val="000A4417"/>
    <w:rsid w:val="000A551F"/>
    <w:rsid w:val="000A6335"/>
    <w:rsid w:val="000A6DD8"/>
    <w:rsid w:val="000B0162"/>
    <w:rsid w:val="000B07CB"/>
    <w:rsid w:val="000B0E44"/>
    <w:rsid w:val="000B2280"/>
    <w:rsid w:val="000C25B9"/>
    <w:rsid w:val="000C2C81"/>
    <w:rsid w:val="000C3FE4"/>
    <w:rsid w:val="000C581F"/>
    <w:rsid w:val="000C6B17"/>
    <w:rsid w:val="000C7E66"/>
    <w:rsid w:val="000D199D"/>
    <w:rsid w:val="000D26E7"/>
    <w:rsid w:val="000D561A"/>
    <w:rsid w:val="000D58E8"/>
    <w:rsid w:val="000E400B"/>
    <w:rsid w:val="000F1A94"/>
    <w:rsid w:val="000F217E"/>
    <w:rsid w:val="000F31CD"/>
    <w:rsid w:val="000F3292"/>
    <w:rsid w:val="00101784"/>
    <w:rsid w:val="00101BD8"/>
    <w:rsid w:val="00104828"/>
    <w:rsid w:val="00105824"/>
    <w:rsid w:val="0011008E"/>
    <w:rsid w:val="00112128"/>
    <w:rsid w:val="001128AC"/>
    <w:rsid w:val="00113C64"/>
    <w:rsid w:val="001168DC"/>
    <w:rsid w:val="001176DA"/>
    <w:rsid w:val="00123734"/>
    <w:rsid w:val="00126C6E"/>
    <w:rsid w:val="001270B1"/>
    <w:rsid w:val="001322EC"/>
    <w:rsid w:val="00132AC1"/>
    <w:rsid w:val="00143C2B"/>
    <w:rsid w:val="001441B3"/>
    <w:rsid w:val="00151DE2"/>
    <w:rsid w:val="00152066"/>
    <w:rsid w:val="00154261"/>
    <w:rsid w:val="00163C26"/>
    <w:rsid w:val="001669E4"/>
    <w:rsid w:val="001722F4"/>
    <w:rsid w:val="00176560"/>
    <w:rsid w:val="00177AF9"/>
    <w:rsid w:val="00177F13"/>
    <w:rsid w:val="00182571"/>
    <w:rsid w:val="0018275D"/>
    <w:rsid w:val="00190ECA"/>
    <w:rsid w:val="00197DAD"/>
    <w:rsid w:val="001A0136"/>
    <w:rsid w:val="001A1221"/>
    <w:rsid w:val="001A33A8"/>
    <w:rsid w:val="001A3D2E"/>
    <w:rsid w:val="001A40AA"/>
    <w:rsid w:val="001A460C"/>
    <w:rsid w:val="001B1A9D"/>
    <w:rsid w:val="001B2CB9"/>
    <w:rsid w:val="001B4A7F"/>
    <w:rsid w:val="001B519A"/>
    <w:rsid w:val="001B6085"/>
    <w:rsid w:val="001B616E"/>
    <w:rsid w:val="001C3418"/>
    <w:rsid w:val="001C426A"/>
    <w:rsid w:val="001C4F10"/>
    <w:rsid w:val="001C7118"/>
    <w:rsid w:val="001D04ED"/>
    <w:rsid w:val="001D04EF"/>
    <w:rsid w:val="001D1E04"/>
    <w:rsid w:val="001D2402"/>
    <w:rsid w:val="001D3DE9"/>
    <w:rsid w:val="001D5E1F"/>
    <w:rsid w:val="001D6081"/>
    <w:rsid w:val="001E069C"/>
    <w:rsid w:val="001E6515"/>
    <w:rsid w:val="001F06CE"/>
    <w:rsid w:val="001F1605"/>
    <w:rsid w:val="001F1D59"/>
    <w:rsid w:val="001F58CF"/>
    <w:rsid w:val="001F64C6"/>
    <w:rsid w:val="00201361"/>
    <w:rsid w:val="00202B0F"/>
    <w:rsid w:val="00202CB2"/>
    <w:rsid w:val="002049B6"/>
    <w:rsid w:val="00206932"/>
    <w:rsid w:val="00206FE6"/>
    <w:rsid w:val="0020758E"/>
    <w:rsid w:val="00211268"/>
    <w:rsid w:val="00211EE3"/>
    <w:rsid w:val="00213CFA"/>
    <w:rsid w:val="002143C4"/>
    <w:rsid w:val="002164B1"/>
    <w:rsid w:val="00217EF0"/>
    <w:rsid w:val="00222C03"/>
    <w:rsid w:val="00223741"/>
    <w:rsid w:val="002258F7"/>
    <w:rsid w:val="0022764D"/>
    <w:rsid w:val="00231F60"/>
    <w:rsid w:val="00233A97"/>
    <w:rsid w:val="002358C1"/>
    <w:rsid w:val="00237007"/>
    <w:rsid w:val="0023721A"/>
    <w:rsid w:val="002377AC"/>
    <w:rsid w:val="00243A94"/>
    <w:rsid w:val="00244B17"/>
    <w:rsid w:val="00245760"/>
    <w:rsid w:val="00245CBC"/>
    <w:rsid w:val="00246D05"/>
    <w:rsid w:val="002500B3"/>
    <w:rsid w:val="00250684"/>
    <w:rsid w:val="00253686"/>
    <w:rsid w:val="00253731"/>
    <w:rsid w:val="00253F11"/>
    <w:rsid w:val="00255EBE"/>
    <w:rsid w:val="00256E2A"/>
    <w:rsid w:val="0025744C"/>
    <w:rsid w:val="002609B4"/>
    <w:rsid w:val="00260C49"/>
    <w:rsid w:val="00260E97"/>
    <w:rsid w:val="00262207"/>
    <w:rsid w:val="002658D9"/>
    <w:rsid w:val="00271456"/>
    <w:rsid w:val="00271C42"/>
    <w:rsid w:val="002779E2"/>
    <w:rsid w:val="00284882"/>
    <w:rsid w:val="00290608"/>
    <w:rsid w:val="002925DD"/>
    <w:rsid w:val="002926D1"/>
    <w:rsid w:val="002931B5"/>
    <w:rsid w:val="002950E7"/>
    <w:rsid w:val="002A0DBE"/>
    <w:rsid w:val="002A4148"/>
    <w:rsid w:val="002A4A07"/>
    <w:rsid w:val="002A5368"/>
    <w:rsid w:val="002A54B9"/>
    <w:rsid w:val="002A7A0E"/>
    <w:rsid w:val="002B267B"/>
    <w:rsid w:val="002B3377"/>
    <w:rsid w:val="002B4256"/>
    <w:rsid w:val="002C1FCA"/>
    <w:rsid w:val="002C22E5"/>
    <w:rsid w:val="002C4ECA"/>
    <w:rsid w:val="002C4FDB"/>
    <w:rsid w:val="002C651C"/>
    <w:rsid w:val="002C6AD2"/>
    <w:rsid w:val="002C78CB"/>
    <w:rsid w:val="002D1032"/>
    <w:rsid w:val="002D131B"/>
    <w:rsid w:val="002D523E"/>
    <w:rsid w:val="002D5701"/>
    <w:rsid w:val="002D6B59"/>
    <w:rsid w:val="002E13C8"/>
    <w:rsid w:val="002E2283"/>
    <w:rsid w:val="002E7D36"/>
    <w:rsid w:val="002F336E"/>
    <w:rsid w:val="002F41D9"/>
    <w:rsid w:val="002F7C33"/>
    <w:rsid w:val="0030355D"/>
    <w:rsid w:val="0030397B"/>
    <w:rsid w:val="00304BBE"/>
    <w:rsid w:val="00304F24"/>
    <w:rsid w:val="00305806"/>
    <w:rsid w:val="00307387"/>
    <w:rsid w:val="00311368"/>
    <w:rsid w:val="00312FCB"/>
    <w:rsid w:val="003166CF"/>
    <w:rsid w:val="00317235"/>
    <w:rsid w:val="00326636"/>
    <w:rsid w:val="00340FF2"/>
    <w:rsid w:val="003413BB"/>
    <w:rsid w:val="00341E85"/>
    <w:rsid w:val="003457C1"/>
    <w:rsid w:val="003505ED"/>
    <w:rsid w:val="00350B92"/>
    <w:rsid w:val="00351899"/>
    <w:rsid w:val="00355878"/>
    <w:rsid w:val="00355FA5"/>
    <w:rsid w:val="00357F2D"/>
    <w:rsid w:val="00360414"/>
    <w:rsid w:val="0036539A"/>
    <w:rsid w:val="00367F36"/>
    <w:rsid w:val="00371274"/>
    <w:rsid w:val="00371500"/>
    <w:rsid w:val="00371E92"/>
    <w:rsid w:val="00373162"/>
    <w:rsid w:val="00374C07"/>
    <w:rsid w:val="003768F2"/>
    <w:rsid w:val="003815A0"/>
    <w:rsid w:val="00383AC0"/>
    <w:rsid w:val="00386978"/>
    <w:rsid w:val="003870D4"/>
    <w:rsid w:val="003937B5"/>
    <w:rsid w:val="00394FB0"/>
    <w:rsid w:val="00395B7A"/>
    <w:rsid w:val="003A1413"/>
    <w:rsid w:val="003A2E7A"/>
    <w:rsid w:val="003A30BC"/>
    <w:rsid w:val="003A37BC"/>
    <w:rsid w:val="003A495B"/>
    <w:rsid w:val="003A6E4B"/>
    <w:rsid w:val="003B0669"/>
    <w:rsid w:val="003B558A"/>
    <w:rsid w:val="003B652E"/>
    <w:rsid w:val="003C12C2"/>
    <w:rsid w:val="003C1542"/>
    <w:rsid w:val="003C1E6B"/>
    <w:rsid w:val="003C235A"/>
    <w:rsid w:val="003C6F68"/>
    <w:rsid w:val="003D19D5"/>
    <w:rsid w:val="003D5790"/>
    <w:rsid w:val="003E5057"/>
    <w:rsid w:val="003E7355"/>
    <w:rsid w:val="003F0A51"/>
    <w:rsid w:val="003F27C4"/>
    <w:rsid w:val="003F2D6B"/>
    <w:rsid w:val="003F4C9A"/>
    <w:rsid w:val="003F5408"/>
    <w:rsid w:val="003F733D"/>
    <w:rsid w:val="003F7EEB"/>
    <w:rsid w:val="00402A33"/>
    <w:rsid w:val="00403530"/>
    <w:rsid w:val="004049E3"/>
    <w:rsid w:val="00404E73"/>
    <w:rsid w:val="00407284"/>
    <w:rsid w:val="00407D2C"/>
    <w:rsid w:val="0041314D"/>
    <w:rsid w:val="004146FF"/>
    <w:rsid w:val="00415AC3"/>
    <w:rsid w:val="00415E06"/>
    <w:rsid w:val="0042341C"/>
    <w:rsid w:val="004331B4"/>
    <w:rsid w:val="004349AE"/>
    <w:rsid w:val="004349B0"/>
    <w:rsid w:val="00435388"/>
    <w:rsid w:val="00436851"/>
    <w:rsid w:val="00437346"/>
    <w:rsid w:val="00437B75"/>
    <w:rsid w:val="00441655"/>
    <w:rsid w:val="00446392"/>
    <w:rsid w:val="004468C2"/>
    <w:rsid w:val="00446B8E"/>
    <w:rsid w:val="00450022"/>
    <w:rsid w:val="00450146"/>
    <w:rsid w:val="0045733D"/>
    <w:rsid w:val="004603D7"/>
    <w:rsid w:val="00460436"/>
    <w:rsid w:val="004623DB"/>
    <w:rsid w:val="00462A1C"/>
    <w:rsid w:val="00463DF7"/>
    <w:rsid w:val="0046417F"/>
    <w:rsid w:val="00470B75"/>
    <w:rsid w:val="004714D8"/>
    <w:rsid w:val="00472F66"/>
    <w:rsid w:val="00472FA8"/>
    <w:rsid w:val="00473420"/>
    <w:rsid w:val="00476A99"/>
    <w:rsid w:val="00480536"/>
    <w:rsid w:val="004845C1"/>
    <w:rsid w:val="004930E0"/>
    <w:rsid w:val="004A0CDA"/>
    <w:rsid w:val="004A15C1"/>
    <w:rsid w:val="004A1CCD"/>
    <w:rsid w:val="004A3CE2"/>
    <w:rsid w:val="004A3F18"/>
    <w:rsid w:val="004B0938"/>
    <w:rsid w:val="004B32F5"/>
    <w:rsid w:val="004B5E5B"/>
    <w:rsid w:val="004C35E8"/>
    <w:rsid w:val="004C41F7"/>
    <w:rsid w:val="004C50F2"/>
    <w:rsid w:val="004D2EC5"/>
    <w:rsid w:val="004D4091"/>
    <w:rsid w:val="004D630E"/>
    <w:rsid w:val="004D7426"/>
    <w:rsid w:val="004E1054"/>
    <w:rsid w:val="004E259B"/>
    <w:rsid w:val="004E2604"/>
    <w:rsid w:val="004E543E"/>
    <w:rsid w:val="004E6F3C"/>
    <w:rsid w:val="004E7AD4"/>
    <w:rsid w:val="004F00B9"/>
    <w:rsid w:val="004F1AEC"/>
    <w:rsid w:val="004F2613"/>
    <w:rsid w:val="004F2866"/>
    <w:rsid w:val="0050094E"/>
    <w:rsid w:val="005013EA"/>
    <w:rsid w:val="00512E42"/>
    <w:rsid w:val="00515BCA"/>
    <w:rsid w:val="00520039"/>
    <w:rsid w:val="00521A45"/>
    <w:rsid w:val="0052522E"/>
    <w:rsid w:val="00530817"/>
    <w:rsid w:val="00532608"/>
    <w:rsid w:val="00534DB9"/>
    <w:rsid w:val="00534F3E"/>
    <w:rsid w:val="00536CD3"/>
    <w:rsid w:val="0053752D"/>
    <w:rsid w:val="00537A28"/>
    <w:rsid w:val="00540587"/>
    <w:rsid w:val="00541731"/>
    <w:rsid w:val="0054229D"/>
    <w:rsid w:val="00543308"/>
    <w:rsid w:val="00544970"/>
    <w:rsid w:val="005473B0"/>
    <w:rsid w:val="00547A04"/>
    <w:rsid w:val="00550146"/>
    <w:rsid w:val="00560239"/>
    <w:rsid w:val="00562D72"/>
    <w:rsid w:val="00567422"/>
    <w:rsid w:val="00573760"/>
    <w:rsid w:val="00575A70"/>
    <w:rsid w:val="00575AE5"/>
    <w:rsid w:val="00576D11"/>
    <w:rsid w:val="0058080A"/>
    <w:rsid w:val="00582DE5"/>
    <w:rsid w:val="00583714"/>
    <w:rsid w:val="005864C9"/>
    <w:rsid w:val="00587DBF"/>
    <w:rsid w:val="00587EE6"/>
    <w:rsid w:val="00590992"/>
    <w:rsid w:val="00591DC3"/>
    <w:rsid w:val="00595CED"/>
    <w:rsid w:val="005963E5"/>
    <w:rsid w:val="00596A15"/>
    <w:rsid w:val="00596A85"/>
    <w:rsid w:val="005A6F10"/>
    <w:rsid w:val="005B0E55"/>
    <w:rsid w:val="005B5687"/>
    <w:rsid w:val="005B582D"/>
    <w:rsid w:val="005B7051"/>
    <w:rsid w:val="005C02CE"/>
    <w:rsid w:val="005C0402"/>
    <w:rsid w:val="005C1C03"/>
    <w:rsid w:val="005C538B"/>
    <w:rsid w:val="005C7F2F"/>
    <w:rsid w:val="005D0632"/>
    <w:rsid w:val="005D209A"/>
    <w:rsid w:val="005D31A7"/>
    <w:rsid w:val="005D4BF7"/>
    <w:rsid w:val="005D6FB5"/>
    <w:rsid w:val="005D74EA"/>
    <w:rsid w:val="005D755C"/>
    <w:rsid w:val="005E1275"/>
    <w:rsid w:val="005E2174"/>
    <w:rsid w:val="005E2E01"/>
    <w:rsid w:val="005E3FAE"/>
    <w:rsid w:val="005E40FC"/>
    <w:rsid w:val="005F12D8"/>
    <w:rsid w:val="005F13EC"/>
    <w:rsid w:val="005F623F"/>
    <w:rsid w:val="005F7327"/>
    <w:rsid w:val="006002BD"/>
    <w:rsid w:val="00600A93"/>
    <w:rsid w:val="00602B51"/>
    <w:rsid w:val="0060366D"/>
    <w:rsid w:val="006047DA"/>
    <w:rsid w:val="00605289"/>
    <w:rsid w:val="00612E64"/>
    <w:rsid w:val="00613EAE"/>
    <w:rsid w:val="00615DAB"/>
    <w:rsid w:val="00621B52"/>
    <w:rsid w:val="00623A2F"/>
    <w:rsid w:val="006250E6"/>
    <w:rsid w:val="00625A46"/>
    <w:rsid w:val="0063117D"/>
    <w:rsid w:val="00635032"/>
    <w:rsid w:val="006355BA"/>
    <w:rsid w:val="00637A0F"/>
    <w:rsid w:val="0064288D"/>
    <w:rsid w:val="0064462D"/>
    <w:rsid w:val="00647031"/>
    <w:rsid w:val="00660286"/>
    <w:rsid w:val="006617EA"/>
    <w:rsid w:val="006630D4"/>
    <w:rsid w:val="006642B2"/>
    <w:rsid w:val="006658D6"/>
    <w:rsid w:val="00666EAC"/>
    <w:rsid w:val="006705B3"/>
    <w:rsid w:val="00675D53"/>
    <w:rsid w:val="0067694F"/>
    <w:rsid w:val="00682D1F"/>
    <w:rsid w:val="00683F22"/>
    <w:rsid w:val="00685156"/>
    <w:rsid w:val="00690678"/>
    <w:rsid w:val="00690B71"/>
    <w:rsid w:val="00694E13"/>
    <w:rsid w:val="006A13CD"/>
    <w:rsid w:val="006A18E1"/>
    <w:rsid w:val="006A4E36"/>
    <w:rsid w:val="006B5940"/>
    <w:rsid w:val="006B708F"/>
    <w:rsid w:val="006C0C61"/>
    <w:rsid w:val="006C210A"/>
    <w:rsid w:val="006C2913"/>
    <w:rsid w:val="006C3B89"/>
    <w:rsid w:val="006C4F51"/>
    <w:rsid w:val="006C7119"/>
    <w:rsid w:val="006C7EB4"/>
    <w:rsid w:val="006D1CE3"/>
    <w:rsid w:val="006D32A5"/>
    <w:rsid w:val="006D60B5"/>
    <w:rsid w:val="006E1002"/>
    <w:rsid w:val="006E15CE"/>
    <w:rsid w:val="006E2630"/>
    <w:rsid w:val="006E2D12"/>
    <w:rsid w:val="006E5479"/>
    <w:rsid w:val="006F08CB"/>
    <w:rsid w:val="006F1DB0"/>
    <w:rsid w:val="006F4CDA"/>
    <w:rsid w:val="00700B58"/>
    <w:rsid w:val="00701FE8"/>
    <w:rsid w:val="00703199"/>
    <w:rsid w:val="00704D5E"/>
    <w:rsid w:val="00705D86"/>
    <w:rsid w:val="00707BBD"/>
    <w:rsid w:val="00712CDE"/>
    <w:rsid w:val="00713326"/>
    <w:rsid w:val="00714EFA"/>
    <w:rsid w:val="00720B85"/>
    <w:rsid w:val="00720F01"/>
    <w:rsid w:val="00721164"/>
    <w:rsid w:val="00721C1A"/>
    <w:rsid w:val="007238C6"/>
    <w:rsid w:val="00723D2B"/>
    <w:rsid w:val="00723E05"/>
    <w:rsid w:val="007300C9"/>
    <w:rsid w:val="00731EDA"/>
    <w:rsid w:val="0073343F"/>
    <w:rsid w:val="00736697"/>
    <w:rsid w:val="007403FF"/>
    <w:rsid w:val="00743D98"/>
    <w:rsid w:val="0074782A"/>
    <w:rsid w:val="00750084"/>
    <w:rsid w:val="00750617"/>
    <w:rsid w:val="00755782"/>
    <w:rsid w:val="007623FE"/>
    <w:rsid w:val="007660E9"/>
    <w:rsid w:val="00771F8D"/>
    <w:rsid w:val="007723E5"/>
    <w:rsid w:val="007727A3"/>
    <w:rsid w:val="00774FE5"/>
    <w:rsid w:val="00775158"/>
    <w:rsid w:val="0077518F"/>
    <w:rsid w:val="00780309"/>
    <w:rsid w:val="00781D02"/>
    <w:rsid w:val="0078673F"/>
    <w:rsid w:val="00795A83"/>
    <w:rsid w:val="00795DFA"/>
    <w:rsid w:val="007A1247"/>
    <w:rsid w:val="007A22FE"/>
    <w:rsid w:val="007A6EE7"/>
    <w:rsid w:val="007A7402"/>
    <w:rsid w:val="007A7C6B"/>
    <w:rsid w:val="007B048B"/>
    <w:rsid w:val="007B2292"/>
    <w:rsid w:val="007B3C88"/>
    <w:rsid w:val="007C58B2"/>
    <w:rsid w:val="007D006B"/>
    <w:rsid w:val="007D0839"/>
    <w:rsid w:val="007D2310"/>
    <w:rsid w:val="007D34FF"/>
    <w:rsid w:val="007D7CB1"/>
    <w:rsid w:val="007E0E53"/>
    <w:rsid w:val="007E3877"/>
    <w:rsid w:val="007E5576"/>
    <w:rsid w:val="007F0E87"/>
    <w:rsid w:val="007F1D84"/>
    <w:rsid w:val="007F58D3"/>
    <w:rsid w:val="008005BA"/>
    <w:rsid w:val="00803B7E"/>
    <w:rsid w:val="0081017E"/>
    <w:rsid w:val="00811528"/>
    <w:rsid w:val="00812A6E"/>
    <w:rsid w:val="0081339C"/>
    <w:rsid w:val="00817D77"/>
    <w:rsid w:val="00820BF2"/>
    <w:rsid w:val="008222A1"/>
    <w:rsid w:val="0082661E"/>
    <w:rsid w:val="00831E03"/>
    <w:rsid w:val="00832ABA"/>
    <w:rsid w:val="0083319F"/>
    <w:rsid w:val="00833259"/>
    <w:rsid w:val="00835FE0"/>
    <w:rsid w:val="0083635C"/>
    <w:rsid w:val="008408AC"/>
    <w:rsid w:val="0084415E"/>
    <w:rsid w:val="008552E1"/>
    <w:rsid w:val="00855662"/>
    <w:rsid w:val="00856A05"/>
    <w:rsid w:val="00856E9D"/>
    <w:rsid w:val="00856EDA"/>
    <w:rsid w:val="00857242"/>
    <w:rsid w:val="00857866"/>
    <w:rsid w:val="00861D01"/>
    <w:rsid w:val="00865ECD"/>
    <w:rsid w:val="008740C4"/>
    <w:rsid w:val="00875928"/>
    <w:rsid w:val="00877CE5"/>
    <w:rsid w:val="00880A04"/>
    <w:rsid w:val="008810A4"/>
    <w:rsid w:val="00881674"/>
    <w:rsid w:val="00882590"/>
    <w:rsid w:val="00891E8C"/>
    <w:rsid w:val="00892A88"/>
    <w:rsid w:val="00895C2B"/>
    <w:rsid w:val="00896447"/>
    <w:rsid w:val="00896A59"/>
    <w:rsid w:val="008A2DF0"/>
    <w:rsid w:val="008A31F3"/>
    <w:rsid w:val="008A34FA"/>
    <w:rsid w:val="008A414D"/>
    <w:rsid w:val="008A5025"/>
    <w:rsid w:val="008A5535"/>
    <w:rsid w:val="008A7714"/>
    <w:rsid w:val="008B1E09"/>
    <w:rsid w:val="008B482A"/>
    <w:rsid w:val="008B5369"/>
    <w:rsid w:val="008B5414"/>
    <w:rsid w:val="008B61B7"/>
    <w:rsid w:val="008B635F"/>
    <w:rsid w:val="008C0458"/>
    <w:rsid w:val="008C0879"/>
    <w:rsid w:val="008C1743"/>
    <w:rsid w:val="008C2DF4"/>
    <w:rsid w:val="008D0285"/>
    <w:rsid w:val="008D0DDB"/>
    <w:rsid w:val="008D3346"/>
    <w:rsid w:val="008D3900"/>
    <w:rsid w:val="008D3AF2"/>
    <w:rsid w:val="008E0FA2"/>
    <w:rsid w:val="008E20CD"/>
    <w:rsid w:val="008E2D62"/>
    <w:rsid w:val="008E6E8D"/>
    <w:rsid w:val="008E76F9"/>
    <w:rsid w:val="008F51AC"/>
    <w:rsid w:val="00900A1E"/>
    <w:rsid w:val="009049F4"/>
    <w:rsid w:val="0091038B"/>
    <w:rsid w:val="00912927"/>
    <w:rsid w:val="00913E0E"/>
    <w:rsid w:val="00915C38"/>
    <w:rsid w:val="0092143D"/>
    <w:rsid w:val="00922923"/>
    <w:rsid w:val="00922BC5"/>
    <w:rsid w:val="00922DC3"/>
    <w:rsid w:val="00924BD3"/>
    <w:rsid w:val="00927CE2"/>
    <w:rsid w:val="0093186B"/>
    <w:rsid w:val="00931BBA"/>
    <w:rsid w:val="009326D6"/>
    <w:rsid w:val="009360D7"/>
    <w:rsid w:val="00942AE9"/>
    <w:rsid w:val="00945812"/>
    <w:rsid w:val="00945AA4"/>
    <w:rsid w:val="0094697A"/>
    <w:rsid w:val="00950F0F"/>
    <w:rsid w:val="00961CD1"/>
    <w:rsid w:val="0096275D"/>
    <w:rsid w:val="00963A0D"/>
    <w:rsid w:val="00975EC1"/>
    <w:rsid w:val="0098269D"/>
    <w:rsid w:val="00982B19"/>
    <w:rsid w:val="009830CB"/>
    <w:rsid w:val="009849EF"/>
    <w:rsid w:val="00985746"/>
    <w:rsid w:val="009860E2"/>
    <w:rsid w:val="00991FDB"/>
    <w:rsid w:val="00994822"/>
    <w:rsid w:val="00994A9F"/>
    <w:rsid w:val="009973B3"/>
    <w:rsid w:val="009A04B8"/>
    <w:rsid w:val="009A098D"/>
    <w:rsid w:val="009A2E15"/>
    <w:rsid w:val="009A3BD4"/>
    <w:rsid w:val="009A71EC"/>
    <w:rsid w:val="009A7857"/>
    <w:rsid w:val="009B2A03"/>
    <w:rsid w:val="009B2C4F"/>
    <w:rsid w:val="009C6DB7"/>
    <w:rsid w:val="009C71A3"/>
    <w:rsid w:val="009D3F8D"/>
    <w:rsid w:val="009D3FF4"/>
    <w:rsid w:val="009D48EA"/>
    <w:rsid w:val="009D543B"/>
    <w:rsid w:val="009D6E88"/>
    <w:rsid w:val="009E1408"/>
    <w:rsid w:val="009E209A"/>
    <w:rsid w:val="009E53FA"/>
    <w:rsid w:val="009E551E"/>
    <w:rsid w:val="009E709B"/>
    <w:rsid w:val="009E7D09"/>
    <w:rsid w:val="009F00ED"/>
    <w:rsid w:val="009F1290"/>
    <w:rsid w:val="009F2478"/>
    <w:rsid w:val="009F2AD7"/>
    <w:rsid w:val="009F34BF"/>
    <w:rsid w:val="009F3C8B"/>
    <w:rsid w:val="009F5406"/>
    <w:rsid w:val="00A0236F"/>
    <w:rsid w:val="00A0414F"/>
    <w:rsid w:val="00A04ED7"/>
    <w:rsid w:val="00A06F70"/>
    <w:rsid w:val="00A07170"/>
    <w:rsid w:val="00A124E6"/>
    <w:rsid w:val="00A12971"/>
    <w:rsid w:val="00A12DE6"/>
    <w:rsid w:val="00A12EFB"/>
    <w:rsid w:val="00A2117E"/>
    <w:rsid w:val="00A2143B"/>
    <w:rsid w:val="00A251CD"/>
    <w:rsid w:val="00A30B59"/>
    <w:rsid w:val="00A35B87"/>
    <w:rsid w:val="00A36EBD"/>
    <w:rsid w:val="00A37907"/>
    <w:rsid w:val="00A41E8E"/>
    <w:rsid w:val="00A4486F"/>
    <w:rsid w:val="00A4717B"/>
    <w:rsid w:val="00A477A4"/>
    <w:rsid w:val="00A50246"/>
    <w:rsid w:val="00A50EB3"/>
    <w:rsid w:val="00A53E6E"/>
    <w:rsid w:val="00A57723"/>
    <w:rsid w:val="00A57BD1"/>
    <w:rsid w:val="00A57E54"/>
    <w:rsid w:val="00A60AFE"/>
    <w:rsid w:val="00A60BF4"/>
    <w:rsid w:val="00A612AD"/>
    <w:rsid w:val="00A622BC"/>
    <w:rsid w:val="00A646A6"/>
    <w:rsid w:val="00A654E1"/>
    <w:rsid w:val="00A65864"/>
    <w:rsid w:val="00A70001"/>
    <w:rsid w:val="00A70202"/>
    <w:rsid w:val="00A736C7"/>
    <w:rsid w:val="00A761B2"/>
    <w:rsid w:val="00A83825"/>
    <w:rsid w:val="00A84A94"/>
    <w:rsid w:val="00A93D85"/>
    <w:rsid w:val="00A94C87"/>
    <w:rsid w:val="00A95699"/>
    <w:rsid w:val="00A967FC"/>
    <w:rsid w:val="00A972D4"/>
    <w:rsid w:val="00AA039A"/>
    <w:rsid w:val="00AA15C1"/>
    <w:rsid w:val="00AA374B"/>
    <w:rsid w:val="00AA4E19"/>
    <w:rsid w:val="00AA4F6F"/>
    <w:rsid w:val="00AB0FC2"/>
    <w:rsid w:val="00AC0C54"/>
    <w:rsid w:val="00AC4642"/>
    <w:rsid w:val="00AC4DDC"/>
    <w:rsid w:val="00AC5CEB"/>
    <w:rsid w:val="00AC6A00"/>
    <w:rsid w:val="00AC6C28"/>
    <w:rsid w:val="00AC6D17"/>
    <w:rsid w:val="00AC74AA"/>
    <w:rsid w:val="00AD29CD"/>
    <w:rsid w:val="00AD4487"/>
    <w:rsid w:val="00AD74C3"/>
    <w:rsid w:val="00AE7927"/>
    <w:rsid w:val="00AF3306"/>
    <w:rsid w:val="00AF3F63"/>
    <w:rsid w:val="00AF4391"/>
    <w:rsid w:val="00AF5F60"/>
    <w:rsid w:val="00AF5FED"/>
    <w:rsid w:val="00B00E5A"/>
    <w:rsid w:val="00B01440"/>
    <w:rsid w:val="00B04573"/>
    <w:rsid w:val="00B067E0"/>
    <w:rsid w:val="00B1019D"/>
    <w:rsid w:val="00B12D60"/>
    <w:rsid w:val="00B16E57"/>
    <w:rsid w:val="00B1798F"/>
    <w:rsid w:val="00B23522"/>
    <w:rsid w:val="00B24300"/>
    <w:rsid w:val="00B251D1"/>
    <w:rsid w:val="00B26183"/>
    <w:rsid w:val="00B3022D"/>
    <w:rsid w:val="00B30E83"/>
    <w:rsid w:val="00B313DA"/>
    <w:rsid w:val="00B33EF1"/>
    <w:rsid w:val="00B35924"/>
    <w:rsid w:val="00B359A3"/>
    <w:rsid w:val="00B35CE5"/>
    <w:rsid w:val="00B369D4"/>
    <w:rsid w:val="00B372F5"/>
    <w:rsid w:val="00B44C53"/>
    <w:rsid w:val="00B45C4A"/>
    <w:rsid w:val="00B515E5"/>
    <w:rsid w:val="00B532D1"/>
    <w:rsid w:val="00B54587"/>
    <w:rsid w:val="00B54F89"/>
    <w:rsid w:val="00B5597F"/>
    <w:rsid w:val="00B56791"/>
    <w:rsid w:val="00B56BD1"/>
    <w:rsid w:val="00B576BA"/>
    <w:rsid w:val="00B639AC"/>
    <w:rsid w:val="00B6654C"/>
    <w:rsid w:val="00B6658C"/>
    <w:rsid w:val="00B71DAE"/>
    <w:rsid w:val="00B723C9"/>
    <w:rsid w:val="00B7785B"/>
    <w:rsid w:val="00B81C8C"/>
    <w:rsid w:val="00B81CEF"/>
    <w:rsid w:val="00B8247B"/>
    <w:rsid w:val="00B828E7"/>
    <w:rsid w:val="00B82F95"/>
    <w:rsid w:val="00B87F84"/>
    <w:rsid w:val="00B90ED6"/>
    <w:rsid w:val="00B92B75"/>
    <w:rsid w:val="00B92EC2"/>
    <w:rsid w:val="00B940D7"/>
    <w:rsid w:val="00BA1EFC"/>
    <w:rsid w:val="00BA2DB8"/>
    <w:rsid w:val="00BA7EFE"/>
    <w:rsid w:val="00BB00CF"/>
    <w:rsid w:val="00BB051D"/>
    <w:rsid w:val="00BB1337"/>
    <w:rsid w:val="00BB4CA3"/>
    <w:rsid w:val="00BB51E2"/>
    <w:rsid w:val="00BB6BE5"/>
    <w:rsid w:val="00BC1104"/>
    <w:rsid w:val="00BC3CF3"/>
    <w:rsid w:val="00BC4826"/>
    <w:rsid w:val="00BC4A4E"/>
    <w:rsid w:val="00BC6D34"/>
    <w:rsid w:val="00BC7E01"/>
    <w:rsid w:val="00BD1E96"/>
    <w:rsid w:val="00BD495F"/>
    <w:rsid w:val="00BD76E9"/>
    <w:rsid w:val="00BE0242"/>
    <w:rsid w:val="00BE0B7E"/>
    <w:rsid w:val="00BE2C77"/>
    <w:rsid w:val="00BE372F"/>
    <w:rsid w:val="00BE4198"/>
    <w:rsid w:val="00BE6DE7"/>
    <w:rsid w:val="00BF0D93"/>
    <w:rsid w:val="00BF1898"/>
    <w:rsid w:val="00BF1D37"/>
    <w:rsid w:val="00C001A5"/>
    <w:rsid w:val="00C00BD3"/>
    <w:rsid w:val="00C021A2"/>
    <w:rsid w:val="00C151B5"/>
    <w:rsid w:val="00C16264"/>
    <w:rsid w:val="00C16B5A"/>
    <w:rsid w:val="00C209F6"/>
    <w:rsid w:val="00C2712C"/>
    <w:rsid w:val="00C27F0C"/>
    <w:rsid w:val="00C30464"/>
    <w:rsid w:val="00C306E1"/>
    <w:rsid w:val="00C34820"/>
    <w:rsid w:val="00C37196"/>
    <w:rsid w:val="00C37730"/>
    <w:rsid w:val="00C4396A"/>
    <w:rsid w:val="00C44451"/>
    <w:rsid w:val="00C45056"/>
    <w:rsid w:val="00C46ADB"/>
    <w:rsid w:val="00C46B3B"/>
    <w:rsid w:val="00C47B4F"/>
    <w:rsid w:val="00C47EF5"/>
    <w:rsid w:val="00C5218E"/>
    <w:rsid w:val="00C531D3"/>
    <w:rsid w:val="00C54CD6"/>
    <w:rsid w:val="00C54D35"/>
    <w:rsid w:val="00C558C9"/>
    <w:rsid w:val="00C56C75"/>
    <w:rsid w:val="00C670D7"/>
    <w:rsid w:val="00C700FC"/>
    <w:rsid w:val="00C71814"/>
    <w:rsid w:val="00C71CFC"/>
    <w:rsid w:val="00C74CE2"/>
    <w:rsid w:val="00C83CFB"/>
    <w:rsid w:val="00C84A20"/>
    <w:rsid w:val="00C87CDA"/>
    <w:rsid w:val="00CA13A6"/>
    <w:rsid w:val="00CA2ED7"/>
    <w:rsid w:val="00CA3CB6"/>
    <w:rsid w:val="00CA40F3"/>
    <w:rsid w:val="00CA4BE9"/>
    <w:rsid w:val="00CB5F2D"/>
    <w:rsid w:val="00CB64A8"/>
    <w:rsid w:val="00CB6C4C"/>
    <w:rsid w:val="00CC0AD4"/>
    <w:rsid w:val="00CC2E88"/>
    <w:rsid w:val="00CC332F"/>
    <w:rsid w:val="00CC3A46"/>
    <w:rsid w:val="00CD0938"/>
    <w:rsid w:val="00CD1A5F"/>
    <w:rsid w:val="00CD21BE"/>
    <w:rsid w:val="00CD456E"/>
    <w:rsid w:val="00CE5894"/>
    <w:rsid w:val="00CE5E66"/>
    <w:rsid w:val="00CF1692"/>
    <w:rsid w:val="00CF51F6"/>
    <w:rsid w:val="00CF7079"/>
    <w:rsid w:val="00CF7161"/>
    <w:rsid w:val="00D02D94"/>
    <w:rsid w:val="00D05FF8"/>
    <w:rsid w:val="00D070D9"/>
    <w:rsid w:val="00D13019"/>
    <w:rsid w:val="00D14057"/>
    <w:rsid w:val="00D17D7E"/>
    <w:rsid w:val="00D21477"/>
    <w:rsid w:val="00D24894"/>
    <w:rsid w:val="00D2786F"/>
    <w:rsid w:val="00D33409"/>
    <w:rsid w:val="00D34AEF"/>
    <w:rsid w:val="00D4048C"/>
    <w:rsid w:val="00D41340"/>
    <w:rsid w:val="00D42883"/>
    <w:rsid w:val="00D429DA"/>
    <w:rsid w:val="00D4307C"/>
    <w:rsid w:val="00D43080"/>
    <w:rsid w:val="00D501BD"/>
    <w:rsid w:val="00D505FB"/>
    <w:rsid w:val="00D50C58"/>
    <w:rsid w:val="00D544A5"/>
    <w:rsid w:val="00D60BD0"/>
    <w:rsid w:val="00D6120E"/>
    <w:rsid w:val="00D62431"/>
    <w:rsid w:val="00D625F1"/>
    <w:rsid w:val="00D62FF3"/>
    <w:rsid w:val="00D63BE5"/>
    <w:rsid w:val="00D6491A"/>
    <w:rsid w:val="00D65031"/>
    <w:rsid w:val="00D65EB2"/>
    <w:rsid w:val="00D72630"/>
    <w:rsid w:val="00D72C29"/>
    <w:rsid w:val="00D73BD4"/>
    <w:rsid w:val="00D73E39"/>
    <w:rsid w:val="00D82B03"/>
    <w:rsid w:val="00D82F8D"/>
    <w:rsid w:val="00D903BE"/>
    <w:rsid w:val="00D90524"/>
    <w:rsid w:val="00D90FD0"/>
    <w:rsid w:val="00D94569"/>
    <w:rsid w:val="00DA0110"/>
    <w:rsid w:val="00DB1BA9"/>
    <w:rsid w:val="00DB5F59"/>
    <w:rsid w:val="00DB6FB8"/>
    <w:rsid w:val="00DC29B7"/>
    <w:rsid w:val="00DC79B0"/>
    <w:rsid w:val="00DD059B"/>
    <w:rsid w:val="00DD11CF"/>
    <w:rsid w:val="00DD46D5"/>
    <w:rsid w:val="00DD7775"/>
    <w:rsid w:val="00DE179D"/>
    <w:rsid w:val="00DE2B8A"/>
    <w:rsid w:val="00DE4F40"/>
    <w:rsid w:val="00DE64E4"/>
    <w:rsid w:val="00DE7DD3"/>
    <w:rsid w:val="00DF3E3A"/>
    <w:rsid w:val="00DF4BE8"/>
    <w:rsid w:val="00DF786E"/>
    <w:rsid w:val="00E02FB1"/>
    <w:rsid w:val="00E0551E"/>
    <w:rsid w:val="00E07676"/>
    <w:rsid w:val="00E13200"/>
    <w:rsid w:val="00E1333D"/>
    <w:rsid w:val="00E1490A"/>
    <w:rsid w:val="00E15B4B"/>
    <w:rsid w:val="00E165E1"/>
    <w:rsid w:val="00E221C1"/>
    <w:rsid w:val="00E25A23"/>
    <w:rsid w:val="00E31387"/>
    <w:rsid w:val="00E32674"/>
    <w:rsid w:val="00E35E8F"/>
    <w:rsid w:val="00E3604F"/>
    <w:rsid w:val="00E41FB6"/>
    <w:rsid w:val="00E44FE4"/>
    <w:rsid w:val="00E46019"/>
    <w:rsid w:val="00E50050"/>
    <w:rsid w:val="00E51A4F"/>
    <w:rsid w:val="00E544B1"/>
    <w:rsid w:val="00E54828"/>
    <w:rsid w:val="00E5511D"/>
    <w:rsid w:val="00E56BA1"/>
    <w:rsid w:val="00E603D7"/>
    <w:rsid w:val="00E61DEA"/>
    <w:rsid w:val="00E7638D"/>
    <w:rsid w:val="00E81673"/>
    <w:rsid w:val="00E81BD6"/>
    <w:rsid w:val="00E82571"/>
    <w:rsid w:val="00E83372"/>
    <w:rsid w:val="00E864AE"/>
    <w:rsid w:val="00E8678E"/>
    <w:rsid w:val="00E86D57"/>
    <w:rsid w:val="00E9151A"/>
    <w:rsid w:val="00E925F5"/>
    <w:rsid w:val="00E93685"/>
    <w:rsid w:val="00E94E65"/>
    <w:rsid w:val="00E96597"/>
    <w:rsid w:val="00EA72DA"/>
    <w:rsid w:val="00EB1B6B"/>
    <w:rsid w:val="00EB1F09"/>
    <w:rsid w:val="00EB3EAA"/>
    <w:rsid w:val="00EB512A"/>
    <w:rsid w:val="00EB61DF"/>
    <w:rsid w:val="00EB63BD"/>
    <w:rsid w:val="00EC0817"/>
    <w:rsid w:val="00EC5C35"/>
    <w:rsid w:val="00EC7D59"/>
    <w:rsid w:val="00ED13B7"/>
    <w:rsid w:val="00ED47CB"/>
    <w:rsid w:val="00ED7D47"/>
    <w:rsid w:val="00EE152C"/>
    <w:rsid w:val="00EE2FA2"/>
    <w:rsid w:val="00EE3602"/>
    <w:rsid w:val="00EE641B"/>
    <w:rsid w:val="00EF552E"/>
    <w:rsid w:val="00EF58BF"/>
    <w:rsid w:val="00F03914"/>
    <w:rsid w:val="00F05AF4"/>
    <w:rsid w:val="00F06E7D"/>
    <w:rsid w:val="00F15C68"/>
    <w:rsid w:val="00F1769E"/>
    <w:rsid w:val="00F259C2"/>
    <w:rsid w:val="00F26AFB"/>
    <w:rsid w:val="00F33675"/>
    <w:rsid w:val="00F33FC7"/>
    <w:rsid w:val="00F36069"/>
    <w:rsid w:val="00F36BD2"/>
    <w:rsid w:val="00F454C9"/>
    <w:rsid w:val="00F46E20"/>
    <w:rsid w:val="00F47D01"/>
    <w:rsid w:val="00F5310A"/>
    <w:rsid w:val="00F53FDA"/>
    <w:rsid w:val="00F5461C"/>
    <w:rsid w:val="00F5745B"/>
    <w:rsid w:val="00F575E9"/>
    <w:rsid w:val="00F607B8"/>
    <w:rsid w:val="00F62D85"/>
    <w:rsid w:val="00F63187"/>
    <w:rsid w:val="00F65C40"/>
    <w:rsid w:val="00F67385"/>
    <w:rsid w:val="00F719D9"/>
    <w:rsid w:val="00F725D0"/>
    <w:rsid w:val="00F73D17"/>
    <w:rsid w:val="00F80261"/>
    <w:rsid w:val="00F80CFC"/>
    <w:rsid w:val="00F81650"/>
    <w:rsid w:val="00F86227"/>
    <w:rsid w:val="00F8769C"/>
    <w:rsid w:val="00F87CD2"/>
    <w:rsid w:val="00F917FB"/>
    <w:rsid w:val="00F93A19"/>
    <w:rsid w:val="00F94AA2"/>
    <w:rsid w:val="00F9552A"/>
    <w:rsid w:val="00F97BB4"/>
    <w:rsid w:val="00F97CAF"/>
    <w:rsid w:val="00FA161B"/>
    <w:rsid w:val="00FA4202"/>
    <w:rsid w:val="00FA6BF4"/>
    <w:rsid w:val="00FA6ED1"/>
    <w:rsid w:val="00FB338C"/>
    <w:rsid w:val="00FB3F14"/>
    <w:rsid w:val="00FB505F"/>
    <w:rsid w:val="00FB6A54"/>
    <w:rsid w:val="00FB7087"/>
    <w:rsid w:val="00FB7BD6"/>
    <w:rsid w:val="00FC233B"/>
    <w:rsid w:val="00FC576B"/>
    <w:rsid w:val="00FC7A21"/>
    <w:rsid w:val="00FD283B"/>
    <w:rsid w:val="00FD32C7"/>
    <w:rsid w:val="00FD34E2"/>
    <w:rsid w:val="00FD3F98"/>
    <w:rsid w:val="00FD52AE"/>
    <w:rsid w:val="00FD71AF"/>
    <w:rsid w:val="00FE0821"/>
    <w:rsid w:val="00FE18E9"/>
    <w:rsid w:val="00FE2415"/>
    <w:rsid w:val="00FE343C"/>
    <w:rsid w:val="00FE4EB8"/>
    <w:rsid w:val="00FE5A10"/>
    <w:rsid w:val="00FE7647"/>
    <w:rsid w:val="00FF475D"/>
    <w:rsid w:val="00FF645B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652CC175"/>
  <w15:docId w15:val="{13EA1736-4EEA-4D73-A693-2D6A47477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8C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9973B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973B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9973B3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9973B3"/>
    <w:rPr>
      <w:rFonts w:cs="Times New Roman"/>
    </w:rPr>
  </w:style>
  <w:style w:type="paragraph" w:customStyle="1" w:styleId="-">
    <w:name w:val="欄-項目符號"/>
    <w:basedOn w:val="a3"/>
    <w:uiPriority w:val="99"/>
    <w:rsid w:val="009973B3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 字元 字元 字元 字元"/>
    <w:basedOn w:val="ac"/>
    <w:link w:val="ad"/>
    <w:uiPriority w:val="99"/>
    <w:rsid w:val="005D0632"/>
    <w:pPr>
      <w:spacing w:beforeLines="0" w:line="360" w:lineRule="auto"/>
      <w:jc w:val="both"/>
    </w:pPr>
    <w:rPr>
      <w:bCs/>
      <w:sz w:val="36"/>
    </w:rPr>
  </w:style>
  <w:style w:type="paragraph" w:customStyle="1" w:styleId="ac">
    <w:name w:val="標題甲、"/>
    <w:basedOn w:val="a"/>
    <w:link w:val="ae"/>
    <w:uiPriority w:val="99"/>
    <w:rsid w:val="003C235A"/>
    <w:pPr>
      <w:spacing w:beforeLines="50"/>
      <w:jc w:val="center"/>
    </w:pPr>
    <w:rPr>
      <w:rFonts w:eastAsia="標楷體"/>
      <w:b/>
      <w:sz w:val="40"/>
    </w:rPr>
  </w:style>
  <w:style w:type="paragraph" w:customStyle="1" w:styleId="af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0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1">
    <w:name w:val="跨頁標頭"/>
    <w:basedOn w:val="a"/>
    <w:uiPriority w:val="99"/>
    <w:rsid w:val="009973B3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817D77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2">
    <w:name w:val="乙篇主文 字元"/>
    <w:basedOn w:val="a"/>
    <w:link w:val="af3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 字元"/>
    <w:link w:val="af2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4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5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link w:val="22"/>
    <w:uiPriority w:val="99"/>
    <w:rsid w:val="004D7426"/>
    <w:rPr>
      <w:bCs/>
    </w:rPr>
  </w:style>
  <w:style w:type="paragraph" w:styleId="af6">
    <w:name w:val="Body Text Indent"/>
    <w:basedOn w:val="a"/>
    <w:link w:val="af7"/>
    <w:uiPriority w:val="99"/>
    <w:rsid w:val="00112128"/>
    <w:pPr>
      <w:tabs>
        <w:tab w:val="left" w:pos="6237"/>
      </w:tabs>
      <w:spacing w:beforeLines="25" w:afterLines="25" w:line="400" w:lineRule="exact"/>
      <w:ind w:left="572" w:hangingChars="102" w:hanging="286"/>
      <w:jc w:val="both"/>
    </w:pPr>
    <w:rPr>
      <w:rFonts w:ascii="標楷體" w:eastAsia="標楷體"/>
      <w:sz w:val="28"/>
    </w:rPr>
  </w:style>
  <w:style w:type="character" w:customStyle="1" w:styleId="af7">
    <w:name w:val="本文縮排 字元"/>
    <w:link w:val="af6"/>
    <w:uiPriority w:val="99"/>
    <w:semiHidden/>
    <w:locked/>
    <w:rPr>
      <w:rFonts w:cs="Times New Roman"/>
      <w:sz w:val="20"/>
      <w:szCs w:val="20"/>
    </w:rPr>
  </w:style>
  <w:style w:type="paragraph" w:customStyle="1" w:styleId="31">
    <w:name w:val="表格欄3數字 字元"/>
    <w:basedOn w:val="21"/>
    <w:link w:val="32"/>
    <w:uiPriority w:val="99"/>
    <w:rsid w:val="00462A1C"/>
    <w:rPr>
      <w:bCs w:val="0"/>
    </w:rPr>
  </w:style>
  <w:style w:type="paragraph" w:customStyle="1" w:styleId="41">
    <w:name w:val="欄4（原因分析） 字元 字元 字元"/>
    <w:basedOn w:val="a"/>
    <w:link w:val="42"/>
    <w:uiPriority w:val="99"/>
    <w:rsid w:val="006A18E1"/>
    <w:pPr>
      <w:jc w:val="both"/>
    </w:pPr>
    <w:rPr>
      <w:rFonts w:ascii="標楷體" w:eastAsia="標楷體"/>
      <w:w w:val="90"/>
      <w:sz w:val="18"/>
    </w:rPr>
  </w:style>
  <w:style w:type="paragraph" w:customStyle="1" w:styleId="af8">
    <w:name w:val="甲篇內文 字元"/>
    <w:basedOn w:val="af2"/>
    <w:link w:val="af9"/>
    <w:uiPriority w:val="99"/>
    <w:rsid w:val="00B01440"/>
    <w:pPr>
      <w:spacing w:line="460" w:lineRule="exact"/>
    </w:pPr>
    <w:rPr>
      <w:sz w:val="28"/>
    </w:rPr>
  </w:style>
  <w:style w:type="character" w:customStyle="1" w:styleId="af9">
    <w:name w:val="甲篇內文 字元 字元"/>
    <w:link w:val="af8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a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5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 字元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paragraph" w:styleId="23">
    <w:name w:val="Body Text Indent 2"/>
    <w:basedOn w:val="a"/>
    <w:link w:val="24"/>
    <w:uiPriority w:val="99"/>
    <w:rsid w:val="00112128"/>
    <w:pPr>
      <w:ind w:left="284" w:hanging="284"/>
      <w:jc w:val="both"/>
    </w:pPr>
    <w:rPr>
      <w:rFonts w:ascii="標楷體" w:eastAsia="標楷體"/>
      <w:sz w:val="32"/>
    </w:rPr>
  </w:style>
  <w:style w:type="character" w:customStyle="1" w:styleId="24">
    <w:name w:val="本文縮排 2 字元"/>
    <w:link w:val="23"/>
    <w:uiPriority w:val="99"/>
    <w:semiHidden/>
    <w:locked/>
    <w:rPr>
      <w:rFonts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rsid w:val="00112128"/>
    <w:pPr>
      <w:ind w:firstLine="720"/>
      <w:jc w:val="both"/>
    </w:pPr>
    <w:rPr>
      <w:rFonts w:ascii="標楷體" w:eastAsia="標楷體"/>
      <w:sz w:val="32"/>
    </w:rPr>
  </w:style>
  <w:style w:type="character" w:customStyle="1" w:styleId="34">
    <w:name w:val="本文縮排 3 字元"/>
    <w:link w:val="33"/>
    <w:uiPriority w:val="99"/>
    <w:semiHidden/>
    <w:locked/>
    <w:rPr>
      <w:rFonts w:cs="Times New Roman"/>
      <w:sz w:val="16"/>
      <w:szCs w:val="16"/>
    </w:rPr>
  </w:style>
  <w:style w:type="paragraph" w:styleId="afc">
    <w:name w:val="Block Text"/>
    <w:basedOn w:val="a"/>
    <w:uiPriority w:val="99"/>
    <w:rsid w:val="00112128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-0">
    <w:name w:val="樣式-壹"/>
    <w:basedOn w:val="a"/>
    <w:uiPriority w:val="99"/>
    <w:rsid w:val="00112128"/>
    <w:rPr>
      <w:rFonts w:eastAsia="華康楷書體W5"/>
      <w:sz w:val="28"/>
    </w:rPr>
  </w:style>
  <w:style w:type="paragraph" w:customStyle="1" w:styleId="afd">
    <w:name w:val="主文"/>
    <w:basedOn w:val="a"/>
    <w:uiPriority w:val="99"/>
    <w:rsid w:val="00112128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e">
    <w:name w:val="表說"/>
    <w:basedOn w:val="afd"/>
    <w:uiPriority w:val="99"/>
    <w:rsid w:val="00112128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uiPriority w:val="99"/>
    <w:rsid w:val="00112128"/>
    <w:pPr>
      <w:spacing w:beforeLines="20" w:afterLines="20"/>
      <w:ind w:leftChars="150" w:left="150"/>
      <w:jc w:val="distribute"/>
    </w:pPr>
    <w:rPr>
      <w:rFonts w:eastAsia="華康楷書體W5"/>
      <w:spacing w:val="10"/>
      <w:sz w:val="20"/>
    </w:rPr>
  </w:style>
  <w:style w:type="paragraph" w:customStyle="1" w:styleId="3-">
    <w:name w:val="欄3-數字"/>
    <w:basedOn w:val="a"/>
    <w:uiPriority w:val="99"/>
    <w:rsid w:val="00112128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20"/>
    </w:rPr>
  </w:style>
  <w:style w:type="paragraph" w:customStyle="1" w:styleId="35">
    <w:name w:val="欄3"/>
    <w:basedOn w:val="a3"/>
    <w:uiPriority w:val="99"/>
    <w:rsid w:val="00112128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">
    <w:name w:val="一、"/>
    <w:basedOn w:val="a"/>
    <w:uiPriority w:val="99"/>
    <w:rsid w:val="00112128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f0">
    <w:name w:val="(一)"/>
    <w:basedOn w:val="afd"/>
    <w:uiPriority w:val="99"/>
    <w:rsid w:val="00112128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6">
    <w:name w:val="1."/>
    <w:basedOn w:val="afd"/>
    <w:uiPriority w:val="99"/>
    <w:rsid w:val="00112128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1">
    <w:name w:val="欄1-2"/>
    <w:basedOn w:val="1-3"/>
    <w:uiPriority w:val="99"/>
    <w:rsid w:val="00112128"/>
    <w:pPr>
      <w:ind w:leftChars="75" w:left="75"/>
    </w:pPr>
    <w:rPr>
      <w:rFonts w:eastAsia="華康儷中黑"/>
      <w:spacing w:val="6"/>
    </w:rPr>
  </w:style>
  <w:style w:type="paragraph" w:customStyle="1" w:styleId="1-11">
    <w:name w:val="欄1-1"/>
    <w:basedOn w:val="1-21"/>
    <w:uiPriority w:val="99"/>
    <w:rsid w:val="00112128"/>
    <w:pPr>
      <w:ind w:leftChars="0" w:left="0"/>
    </w:pPr>
  </w:style>
  <w:style w:type="paragraph" w:customStyle="1" w:styleId="1-4">
    <w:name w:val="欄1-數字"/>
    <w:basedOn w:val="3-"/>
    <w:uiPriority w:val="99"/>
    <w:rsid w:val="00112128"/>
    <w:pPr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uiPriority w:val="99"/>
    <w:rsid w:val="00112128"/>
    <w:pPr>
      <w:ind w:left="24" w:right="24"/>
    </w:pPr>
  </w:style>
  <w:style w:type="paragraph" w:customStyle="1" w:styleId="17">
    <w:name w:val="欄1"/>
    <w:basedOn w:val="a"/>
    <w:uiPriority w:val="99"/>
    <w:rsid w:val="00112128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character" w:customStyle="1" w:styleId="42">
    <w:name w:val="欄4（原因分析） 字元 字元 字元 字元"/>
    <w:link w:val="41"/>
    <w:uiPriority w:val="99"/>
    <w:locked/>
    <w:rsid w:val="00112128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ae">
    <w:name w:val="標題甲、 字元"/>
    <w:link w:val="ac"/>
    <w:uiPriority w:val="99"/>
    <w:locked/>
    <w:rsid w:val="00112128"/>
    <w:rPr>
      <w:rFonts w:eastAsia="標楷體"/>
      <w:b/>
      <w:kern w:val="2"/>
      <w:sz w:val="40"/>
      <w:lang w:val="en-US" w:eastAsia="zh-TW"/>
    </w:rPr>
  </w:style>
  <w:style w:type="character" w:customStyle="1" w:styleId="ad">
    <w:name w:val="標題壹、 字元 字元 字元 字元 字元 字元"/>
    <w:link w:val="ab"/>
    <w:uiPriority w:val="99"/>
    <w:locked/>
    <w:rsid w:val="00112128"/>
    <w:rPr>
      <w:rFonts w:eastAsia="標楷體"/>
      <w:b/>
      <w:kern w:val="2"/>
      <w:sz w:val="36"/>
      <w:lang w:val="en-US" w:eastAsia="zh-TW"/>
    </w:rPr>
  </w:style>
  <w:style w:type="paragraph" w:customStyle="1" w:styleId="aff1">
    <w:name w:val="乙篇主文"/>
    <w:basedOn w:val="a"/>
    <w:uiPriority w:val="99"/>
    <w:rsid w:val="00CF707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f2">
    <w:name w:val="甲篇內文"/>
    <w:basedOn w:val="aff1"/>
    <w:uiPriority w:val="99"/>
    <w:rsid w:val="00CF7079"/>
    <w:pPr>
      <w:spacing w:line="460" w:lineRule="exact"/>
    </w:pPr>
    <w:rPr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22">
    <w:name w:val="表格欄2數字 字元"/>
    <w:link w:val="2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32">
    <w:name w:val="表格欄3數字 字元 字元"/>
    <w:link w:val="3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styleId="aff3">
    <w:name w:val="Balloon Text"/>
    <w:basedOn w:val="a"/>
    <w:link w:val="aff4"/>
    <w:uiPriority w:val="99"/>
    <w:semiHidden/>
    <w:rsid w:val="006B5940"/>
    <w:rPr>
      <w:rFonts w:ascii="Arial" w:hAnsi="Arial"/>
      <w:sz w:val="18"/>
      <w:szCs w:val="18"/>
    </w:rPr>
  </w:style>
  <w:style w:type="character" w:customStyle="1" w:styleId="aff4">
    <w:name w:val="註解方塊文字 字元"/>
    <w:link w:val="aff3"/>
    <w:uiPriority w:val="99"/>
    <w:semiHidden/>
    <w:locked/>
    <w:rPr>
      <w:rFonts w:ascii="Cambria" w:eastAsia="新細明體" w:hAnsi="Cambria" w:cs="Times New Roman"/>
      <w:sz w:val="2"/>
    </w:rPr>
  </w:style>
  <w:style w:type="character" w:customStyle="1" w:styleId="1-310">
    <w:name w:val="表格欄1-3退1 字元"/>
    <w:link w:val="1-31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character" w:customStyle="1" w:styleId="1-320">
    <w:name w:val="表格欄1-3退2 字元 字元"/>
    <w:link w:val="1-32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paragraph" w:customStyle="1" w:styleId="1-321">
    <w:name w:val="表格欄1-3退2"/>
    <w:basedOn w:val="1-31"/>
    <w:uiPriority w:val="99"/>
    <w:rsid w:val="00C54D35"/>
    <w:pPr>
      <w:ind w:firstLineChars="200" w:firstLine="200"/>
    </w:pPr>
  </w:style>
  <w:style w:type="paragraph" w:customStyle="1" w:styleId="aff5">
    <w:name w:val="標題壹、 字元"/>
    <w:basedOn w:val="ac"/>
    <w:link w:val="aff6"/>
    <w:uiPriority w:val="99"/>
    <w:rsid w:val="00C54D35"/>
    <w:pPr>
      <w:spacing w:beforeLines="0" w:line="360" w:lineRule="auto"/>
      <w:jc w:val="both"/>
    </w:pPr>
    <w:rPr>
      <w:bCs/>
      <w:sz w:val="36"/>
    </w:rPr>
  </w:style>
  <w:style w:type="paragraph" w:customStyle="1" w:styleId="36">
    <w:name w:val="表格欄3數字"/>
    <w:basedOn w:val="21"/>
    <w:link w:val="310"/>
    <w:uiPriority w:val="99"/>
    <w:rsid w:val="00C54D35"/>
    <w:rPr>
      <w:bCs w:val="0"/>
    </w:rPr>
  </w:style>
  <w:style w:type="character" w:customStyle="1" w:styleId="aff6">
    <w:name w:val="標題壹、 字元 字元"/>
    <w:link w:val="aff5"/>
    <w:uiPriority w:val="99"/>
    <w:locked/>
    <w:rsid w:val="00C54D35"/>
    <w:rPr>
      <w:rFonts w:eastAsia="標楷體"/>
      <w:b/>
      <w:kern w:val="2"/>
      <w:sz w:val="36"/>
      <w:lang w:val="en-US" w:eastAsia="zh-TW"/>
    </w:rPr>
  </w:style>
  <w:style w:type="paragraph" w:customStyle="1" w:styleId="aff7">
    <w:name w:val="標題壹、"/>
    <w:basedOn w:val="ac"/>
    <w:uiPriority w:val="99"/>
    <w:rsid w:val="00C54D35"/>
    <w:pPr>
      <w:spacing w:beforeLines="0" w:line="360" w:lineRule="auto"/>
      <w:jc w:val="both"/>
    </w:pPr>
    <w:rPr>
      <w:sz w:val="36"/>
      <w:szCs w:val="36"/>
    </w:rPr>
  </w:style>
  <w:style w:type="paragraph" w:customStyle="1" w:styleId="43">
    <w:name w:val="欄4（原因分析） 字元 字元"/>
    <w:basedOn w:val="a"/>
    <w:link w:val="410"/>
    <w:uiPriority w:val="99"/>
    <w:rsid w:val="00C54D35"/>
    <w:pPr>
      <w:jc w:val="both"/>
    </w:pPr>
    <w:rPr>
      <w:rFonts w:ascii="標楷體" w:eastAsia="標楷體"/>
      <w:w w:val="90"/>
      <w:sz w:val="18"/>
    </w:rPr>
  </w:style>
  <w:style w:type="character" w:customStyle="1" w:styleId="1-10">
    <w:name w:val="表格欄1-1主管 字元"/>
    <w:link w:val="1-1"/>
    <w:uiPriority w:val="99"/>
    <w:locked/>
    <w:rsid w:val="00714EFA"/>
    <w:rPr>
      <w:rFonts w:eastAsia="標楷體"/>
      <w:b/>
      <w:kern w:val="2"/>
      <w:lang w:val="en-US" w:eastAsia="zh-TW"/>
    </w:rPr>
  </w:style>
  <w:style w:type="character" w:customStyle="1" w:styleId="1-20">
    <w:name w:val="表格欄1-2 字元"/>
    <w:link w:val="1-2"/>
    <w:uiPriority w:val="99"/>
    <w:locked/>
    <w:rsid w:val="00714EFA"/>
    <w:rPr>
      <w:rFonts w:eastAsia="標楷體"/>
      <w:b/>
      <w:kern w:val="2"/>
      <w:sz w:val="18"/>
      <w:lang w:val="en-US" w:eastAsia="zh-TW"/>
    </w:rPr>
  </w:style>
  <w:style w:type="character" w:customStyle="1" w:styleId="410">
    <w:name w:val="欄4（原因分析） 字元 字元 字元1"/>
    <w:link w:val="43"/>
    <w:uiPriority w:val="99"/>
    <w:locked/>
    <w:rsid w:val="008B5414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310">
    <w:name w:val="表格欄3數字 字元1"/>
    <w:link w:val="36"/>
    <w:uiPriority w:val="99"/>
    <w:locked/>
    <w:rsid w:val="0001480C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customStyle="1" w:styleId="44">
    <w:name w:val="欄4（原因分析） 字元"/>
    <w:basedOn w:val="a"/>
    <w:uiPriority w:val="99"/>
    <w:rsid w:val="00A124E6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18">
    <w:name w:val="字元 字元1 字元"/>
    <w:basedOn w:val="a"/>
    <w:uiPriority w:val="99"/>
    <w:semiHidden/>
    <w:rsid w:val="00A124E6"/>
    <w:pPr>
      <w:widowControl/>
      <w:spacing w:after="160" w:line="240" w:lineRule="exact"/>
    </w:pPr>
    <w:rPr>
      <w:rFonts w:ascii="Tahoma" w:hAnsi="Tahoma" w:cs="Tahoma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2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5BySSSa6OFXI&#27506;&#20837;&#27770;&#31639;&#20462;&#27491;&#25976;&#26126;&#32048;&#34920;L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I5BySSSa6OFXI歲入決算修正數明細表L</Template>
  <TotalTime>3</TotalTime>
  <Pages>2</Pages>
  <Words>99</Words>
  <Characters>565</Characters>
  <Application>Microsoft Office Word</Application>
  <DocSecurity>0</DocSecurity>
  <Lines>4</Lines>
  <Paragraphs>1</Paragraphs>
  <ScaleCrop>false</ScaleCrop>
  <Company>nao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江麗芬</dc:creator>
  <cp:lastModifiedBy>naopc</cp:lastModifiedBy>
  <cp:revision>4</cp:revision>
  <cp:lastPrinted>2008-12-31T17:20:00Z</cp:lastPrinted>
  <dcterms:created xsi:type="dcterms:W3CDTF">2008-12-31T20:12:00Z</dcterms:created>
  <dcterms:modified xsi:type="dcterms:W3CDTF">2026-07-08T02:33:00Z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-2083771422</vt:i4>
  </property>
</Properties>
</file>